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6E7E57" w14:textId="69784D54" w:rsidR="0010670C" w:rsidRDefault="0010670C" w:rsidP="0010670C">
      <w:pPr>
        <w:pStyle w:val="NoSpacing"/>
        <w:spacing w:line="360" w:lineRule="auto"/>
        <w:jc w:val="center"/>
        <w:rPr>
          <w:rFonts w:ascii="Sylfaen" w:hAnsi="Sylfaen" w:cs="Sylfaen"/>
          <w:b/>
          <w:iCs/>
          <w:lang w:val="ka-GE"/>
        </w:rPr>
      </w:pPr>
      <w:bookmarkStart w:id="0" w:name="_GoBack"/>
      <w:bookmarkEnd w:id="0"/>
      <w:r>
        <w:rPr>
          <w:rFonts w:ascii="Sylfaen" w:hAnsi="Sylfaen" w:cs="Sylfaen"/>
          <w:b/>
          <w:iCs/>
          <w:lang w:val="ka-GE"/>
        </w:rPr>
        <w:t>სატენდერო პირობები კვანძების შესყიდვაზე</w:t>
      </w:r>
    </w:p>
    <w:p w14:paraId="1B29ECAE" w14:textId="77777777" w:rsidR="0010670C" w:rsidRDefault="0010670C" w:rsidP="0010670C">
      <w:pPr>
        <w:pStyle w:val="NoSpacing"/>
        <w:spacing w:line="360" w:lineRule="auto"/>
        <w:jc w:val="center"/>
        <w:rPr>
          <w:rFonts w:ascii="Sylfaen" w:hAnsi="Sylfaen" w:cs="Sylfaen"/>
          <w:b/>
          <w:iCs/>
          <w:lang w:val="ka-GE"/>
        </w:rPr>
      </w:pPr>
    </w:p>
    <w:p w14:paraId="6A7F0AB9" w14:textId="3CF19690" w:rsidR="00A77D3C" w:rsidRPr="00A77D3C" w:rsidRDefault="0010670C" w:rsidP="0010670C">
      <w:pPr>
        <w:pStyle w:val="NoSpacing"/>
        <w:spacing w:line="360" w:lineRule="auto"/>
        <w:jc w:val="center"/>
        <w:rPr>
          <w:rFonts w:ascii="Sylfaen" w:hAnsi="Sylfaen" w:cs="Sylfaen"/>
          <w:lang w:val="ka-GE"/>
        </w:rPr>
      </w:pPr>
      <w:r>
        <w:rPr>
          <w:rFonts w:ascii="Sylfaen" w:hAnsi="Sylfaen" w:cs="Sylfaen"/>
          <w:b/>
          <w:iCs/>
          <w:lang w:val="ka-GE"/>
        </w:rPr>
        <w:t>ზოგადი</w:t>
      </w:r>
      <w:r w:rsidRPr="00230FDA">
        <w:rPr>
          <w:rFonts w:ascii="Sylfaen" w:hAnsi="Sylfaen" w:cs="Sylfaen"/>
          <w:b/>
          <w:iCs/>
          <w:lang w:val="ka-GE"/>
        </w:rPr>
        <w:t xml:space="preserve"> მოთხოვნები</w:t>
      </w:r>
    </w:p>
    <w:p w14:paraId="0145DD2E" w14:textId="77777777" w:rsidR="0010670C" w:rsidRPr="0010670C" w:rsidRDefault="0010670C" w:rsidP="0010670C">
      <w:pPr>
        <w:pStyle w:val="NoSpacing"/>
        <w:spacing w:line="360" w:lineRule="auto"/>
        <w:ind w:left="720"/>
        <w:rPr>
          <w:rFonts w:ascii="Sylfaen" w:hAnsi="Sylfaen" w:cs="Sylfaen"/>
          <w:sz w:val="10"/>
          <w:lang w:val="ka-GE"/>
        </w:rPr>
      </w:pPr>
    </w:p>
    <w:p w14:paraId="4EFA3F87" w14:textId="11C168B0" w:rsidR="00A77D3C" w:rsidRPr="00A77D3C" w:rsidRDefault="00A77D3C" w:rsidP="00E8739C">
      <w:pPr>
        <w:pStyle w:val="NoSpacing"/>
        <w:numPr>
          <w:ilvl w:val="0"/>
          <w:numId w:val="15"/>
        </w:numPr>
        <w:spacing w:line="360" w:lineRule="auto"/>
        <w:jc w:val="both"/>
        <w:rPr>
          <w:rFonts w:ascii="Sylfaen" w:hAnsi="Sylfaen" w:cs="Sylfaen"/>
          <w:lang w:val="ka-GE"/>
        </w:rPr>
      </w:pPr>
      <w:r w:rsidRPr="00A77D3C">
        <w:rPr>
          <w:rFonts w:ascii="Sylfaen" w:hAnsi="Sylfaen" w:cs="Sylfaen"/>
          <w:lang w:val="ka-GE"/>
        </w:rPr>
        <w:t>პრეტენდენტს უნდა ჰქონდეს გაზგამანაწილებელი</w:t>
      </w:r>
      <w:r w:rsidR="00321FE6">
        <w:rPr>
          <w:rFonts w:ascii="Sylfaen" w:hAnsi="Sylfaen" w:cs="Sylfaen"/>
        </w:rPr>
        <w:t>/</w:t>
      </w:r>
      <w:r w:rsidR="00321FE6">
        <w:rPr>
          <w:rFonts w:ascii="Sylfaen" w:hAnsi="Sylfaen" w:cs="Sylfaen"/>
          <w:lang w:val="ka-GE"/>
        </w:rPr>
        <w:t>მარეგულირებელი</w:t>
      </w:r>
      <w:r w:rsidRPr="00A77D3C">
        <w:rPr>
          <w:rFonts w:ascii="Sylfaen" w:hAnsi="Sylfaen" w:cs="Sylfaen"/>
          <w:lang w:val="ka-GE"/>
        </w:rPr>
        <w:t xml:space="preserve"> პუნქტი/სადგურის</w:t>
      </w:r>
      <w:r w:rsidR="00321FE6">
        <w:rPr>
          <w:rFonts w:ascii="Sylfaen" w:hAnsi="Sylfaen" w:cs="Sylfaen"/>
          <w:lang w:val="ka-GE"/>
        </w:rPr>
        <w:t xml:space="preserve"> (შემდგომში „კვანძი“)</w:t>
      </w:r>
      <w:r w:rsidRPr="00A77D3C">
        <w:rPr>
          <w:rFonts w:ascii="Sylfaen" w:hAnsi="Sylfaen" w:cs="Sylfaen"/>
          <w:lang w:val="ka-GE"/>
        </w:rPr>
        <w:t xml:space="preserve"> დამზადების მინიმუმ 10 წლიანი  გამოცდილება.</w:t>
      </w:r>
    </w:p>
    <w:p w14:paraId="7163FDB9" w14:textId="38F604D2" w:rsidR="00A77D3C" w:rsidRPr="00A77D3C" w:rsidRDefault="00A77D3C" w:rsidP="00E8739C">
      <w:pPr>
        <w:pStyle w:val="NoSpacing"/>
        <w:numPr>
          <w:ilvl w:val="0"/>
          <w:numId w:val="15"/>
        </w:numPr>
        <w:spacing w:line="360" w:lineRule="auto"/>
        <w:jc w:val="both"/>
        <w:rPr>
          <w:rFonts w:ascii="Sylfaen" w:hAnsi="Sylfaen" w:cs="Sylfaen"/>
          <w:lang w:val="ka-GE"/>
        </w:rPr>
      </w:pPr>
      <w:r w:rsidRPr="00A77D3C">
        <w:rPr>
          <w:rFonts w:ascii="Sylfaen" w:hAnsi="Sylfaen" w:cs="Sylfaen"/>
          <w:lang w:val="ka-GE"/>
        </w:rPr>
        <w:t xml:space="preserve">პრეტენდენტი ვალდებულია </w:t>
      </w:r>
      <w:r w:rsidR="00321FE6">
        <w:rPr>
          <w:rFonts w:ascii="Sylfaen" w:hAnsi="Sylfaen" w:cs="Sylfaen"/>
          <w:lang w:val="ka-GE"/>
        </w:rPr>
        <w:t xml:space="preserve">ადგილზე, </w:t>
      </w:r>
      <w:r w:rsidRPr="00A77D3C">
        <w:rPr>
          <w:rFonts w:ascii="Sylfaen" w:hAnsi="Sylfaen" w:cs="Sylfaen"/>
          <w:lang w:val="ka-GE"/>
        </w:rPr>
        <w:t xml:space="preserve">საქართველოს </w:t>
      </w:r>
      <w:r w:rsidR="00321FE6">
        <w:rPr>
          <w:rFonts w:ascii="Sylfaen" w:hAnsi="Sylfaen" w:cs="Sylfaen"/>
          <w:lang w:val="ka-GE"/>
        </w:rPr>
        <w:t xml:space="preserve">სხვადასხვა </w:t>
      </w:r>
      <w:r w:rsidR="00E8739C">
        <w:rPr>
          <w:rFonts w:ascii="Sylfaen" w:hAnsi="Sylfaen" w:cs="Sylfaen"/>
          <w:lang w:val="ka-GE"/>
        </w:rPr>
        <w:t>მუნიციპალიტეტ</w:t>
      </w:r>
      <w:r w:rsidR="00321FE6">
        <w:rPr>
          <w:rFonts w:ascii="Sylfaen" w:hAnsi="Sylfaen" w:cs="Sylfaen"/>
          <w:lang w:val="ka-GE"/>
        </w:rPr>
        <w:t>ის ტერიტორიაზე, უზრუნველყოს თითოეული კვანძის</w:t>
      </w:r>
      <w:r w:rsidR="00251A5F">
        <w:rPr>
          <w:rFonts w:ascii="Sylfaen" w:hAnsi="Sylfaen" w:cs="Sylfaen"/>
        </w:rPr>
        <w:t xml:space="preserve"> </w:t>
      </w:r>
      <w:r w:rsidR="00251A5F">
        <w:rPr>
          <w:rFonts w:ascii="Sylfaen" w:hAnsi="Sylfaen" w:cs="Sylfaen"/>
          <w:lang w:val="ka-GE"/>
        </w:rPr>
        <w:t>ადგილზე მიწოდება,</w:t>
      </w:r>
      <w:r w:rsidR="00321FE6">
        <w:rPr>
          <w:rFonts w:ascii="Sylfaen" w:hAnsi="Sylfaen" w:cs="Sylfaen"/>
          <w:lang w:val="ka-GE"/>
        </w:rPr>
        <w:t xml:space="preserve"> </w:t>
      </w:r>
      <w:r w:rsidRPr="00A77D3C">
        <w:rPr>
          <w:rFonts w:ascii="Sylfaen" w:hAnsi="Sylfaen" w:cs="Sylfaen"/>
          <w:lang w:val="ka-GE"/>
        </w:rPr>
        <w:t>გამართ</w:t>
      </w:r>
      <w:r w:rsidR="00321FE6">
        <w:rPr>
          <w:rFonts w:ascii="Sylfaen" w:hAnsi="Sylfaen" w:cs="Sylfaen"/>
          <w:lang w:val="ka-GE"/>
        </w:rPr>
        <w:t>ვა</w:t>
      </w:r>
      <w:r w:rsidRPr="00A77D3C">
        <w:rPr>
          <w:rFonts w:ascii="Sylfaen" w:hAnsi="Sylfaen" w:cs="Sylfaen"/>
          <w:lang w:val="ka-GE"/>
        </w:rPr>
        <w:t xml:space="preserve"> </w:t>
      </w:r>
      <w:r w:rsidR="00321FE6">
        <w:rPr>
          <w:rFonts w:ascii="Sylfaen" w:hAnsi="Sylfaen" w:cs="Sylfaen"/>
          <w:lang w:val="ka-GE"/>
        </w:rPr>
        <w:t>და გაშვება.</w:t>
      </w:r>
    </w:p>
    <w:p w14:paraId="2409A0B0" w14:textId="4011CE52" w:rsidR="00A77D3C" w:rsidRPr="00A77D3C" w:rsidRDefault="00A77D3C" w:rsidP="00E8739C">
      <w:pPr>
        <w:pStyle w:val="NoSpacing"/>
        <w:numPr>
          <w:ilvl w:val="0"/>
          <w:numId w:val="15"/>
        </w:numPr>
        <w:spacing w:line="360" w:lineRule="auto"/>
        <w:jc w:val="both"/>
        <w:rPr>
          <w:rFonts w:ascii="Sylfaen" w:hAnsi="Sylfaen" w:cs="Sylfaen"/>
          <w:lang w:val="ka-GE"/>
        </w:rPr>
      </w:pPr>
      <w:r w:rsidRPr="00A77D3C">
        <w:rPr>
          <w:rFonts w:ascii="Sylfaen" w:hAnsi="Sylfaen" w:cs="Sylfaen"/>
          <w:lang w:val="ka-GE"/>
        </w:rPr>
        <w:t xml:space="preserve">გარანტია </w:t>
      </w:r>
      <w:r w:rsidR="00321FE6">
        <w:rPr>
          <w:rFonts w:ascii="Sylfaen" w:hAnsi="Sylfaen" w:cs="Sylfaen"/>
          <w:lang w:val="ka-GE"/>
        </w:rPr>
        <w:t xml:space="preserve">კვანძზე </w:t>
      </w:r>
      <w:r w:rsidRPr="00A77D3C">
        <w:rPr>
          <w:rFonts w:ascii="Sylfaen" w:hAnsi="Sylfaen" w:cs="Sylfaen"/>
          <w:lang w:val="ka-GE"/>
        </w:rPr>
        <w:t xml:space="preserve">განისაზღვრება მიღება-ჩაბარების აქტის გაფორმებიდან 5 (ხუთი) წლის </w:t>
      </w:r>
      <w:r w:rsidR="00321FE6">
        <w:rPr>
          <w:rFonts w:ascii="Sylfaen" w:hAnsi="Sylfaen" w:cs="Sylfaen"/>
          <w:lang w:val="ka-GE"/>
        </w:rPr>
        <w:t>ვადით</w:t>
      </w:r>
      <w:r w:rsidRPr="00A77D3C">
        <w:rPr>
          <w:rFonts w:ascii="Sylfaen" w:hAnsi="Sylfaen" w:cs="Sylfaen"/>
          <w:lang w:val="ka-GE"/>
        </w:rPr>
        <w:t>.</w:t>
      </w:r>
    </w:p>
    <w:p w14:paraId="20664ACB" w14:textId="62BFC551" w:rsidR="00A77D3C" w:rsidRPr="00A77D3C" w:rsidRDefault="00A77D3C" w:rsidP="00E8739C">
      <w:pPr>
        <w:pStyle w:val="NoSpacing"/>
        <w:numPr>
          <w:ilvl w:val="0"/>
          <w:numId w:val="15"/>
        </w:numPr>
        <w:spacing w:line="360" w:lineRule="auto"/>
        <w:jc w:val="both"/>
        <w:rPr>
          <w:rFonts w:ascii="Sylfaen" w:hAnsi="Sylfaen" w:cs="Sylfaen"/>
          <w:lang w:val="ka-GE"/>
        </w:rPr>
      </w:pPr>
      <w:r w:rsidRPr="00A77D3C">
        <w:rPr>
          <w:rFonts w:ascii="Sylfaen" w:hAnsi="Sylfaen" w:cs="Sylfaen"/>
          <w:lang w:val="ka-GE"/>
        </w:rPr>
        <w:t>გარანტიის პერიოდ</w:t>
      </w:r>
      <w:r w:rsidR="00321FE6">
        <w:rPr>
          <w:rFonts w:ascii="Sylfaen" w:hAnsi="Sylfaen" w:cs="Sylfaen"/>
          <w:lang w:val="ka-GE"/>
        </w:rPr>
        <w:t>ში</w:t>
      </w:r>
      <w:r w:rsidRPr="00A77D3C">
        <w:rPr>
          <w:rFonts w:ascii="Sylfaen" w:hAnsi="Sylfaen" w:cs="Sylfaen"/>
          <w:lang w:val="ka-GE"/>
        </w:rPr>
        <w:t xml:space="preserve"> გამოვლენილი ნებისმიერი საწარმოო დეფექტის აღმოფხვრა, შეკეთება ან ახლით შეცვლა უნდა განხორციელდეს შემსყიდველის შეტყობინებიდან არაუმეტეს </w:t>
      </w:r>
      <w:r>
        <w:rPr>
          <w:rFonts w:ascii="Sylfaen" w:hAnsi="Sylfaen" w:cs="Sylfaen"/>
          <w:lang w:val="ka-GE"/>
        </w:rPr>
        <w:t>10</w:t>
      </w:r>
      <w:r w:rsidRPr="00A77D3C">
        <w:rPr>
          <w:rFonts w:ascii="Sylfaen" w:hAnsi="Sylfaen" w:cs="Sylfaen"/>
          <w:lang w:val="ka-GE"/>
        </w:rPr>
        <w:t xml:space="preserve"> (</w:t>
      </w:r>
      <w:r>
        <w:rPr>
          <w:rFonts w:ascii="Sylfaen" w:hAnsi="Sylfaen" w:cs="Sylfaen"/>
          <w:lang w:val="ka-GE"/>
        </w:rPr>
        <w:t>ათი</w:t>
      </w:r>
      <w:r w:rsidRPr="00A77D3C">
        <w:rPr>
          <w:rFonts w:ascii="Sylfaen" w:hAnsi="Sylfaen" w:cs="Sylfaen"/>
          <w:lang w:val="ka-GE"/>
        </w:rPr>
        <w:t>) კალენდარული დღის ვადაში, მიმწოდებლის ხარჯებით.</w:t>
      </w:r>
    </w:p>
    <w:p w14:paraId="5D62B7A8" w14:textId="428D436D" w:rsidR="00A77D3C" w:rsidRPr="00A77D3C" w:rsidRDefault="00321FE6" w:rsidP="00E8739C">
      <w:pPr>
        <w:pStyle w:val="NoSpacing"/>
        <w:numPr>
          <w:ilvl w:val="0"/>
          <w:numId w:val="15"/>
        </w:numPr>
        <w:spacing w:line="36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კვანძ</w:t>
      </w:r>
      <w:r w:rsidR="00136004">
        <w:rPr>
          <w:rFonts w:ascii="Sylfaen" w:hAnsi="Sylfaen" w:cs="Sylfaen"/>
        </w:rPr>
        <w:t>(</w:t>
      </w:r>
      <w:r>
        <w:rPr>
          <w:rFonts w:ascii="Sylfaen" w:hAnsi="Sylfaen" w:cs="Sylfaen"/>
          <w:lang w:val="ka-GE"/>
        </w:rPr>
        <w:t>ის</w:t>
      </w:r>
      <w:r w:rsidR="00136004">
        <w:rPr>
          <w:rFonts w:ascii="Sylfaen" w:hAnsi="Sylfaen" w:cs="Sylfaen"/>
        </w:rPr>
        <w:t>/</w:t>
      </w:r>
      <w:r w:rsidR="00136004">
        <w:rPr>
          <w:rFonts w:ascii="Sylfaen" w:hAnsi="Sylfaen" w:cs="Sylfaen"/>
          <w:lang w:val="ka-GE"/>
        </w:rPr>
        <w:t>ების)</w:t>
      </w:r>
      <w:r w:rsidR="00A77D3C" w:rsidRPr="00A77D3C">
        <w:rPr>
          <w:rFonts w:ascii="Sylfaen" w:hAnsi="Sylfaen" w:cs="Sylfaen"/>
          <w:lang w:val="ka-GE"/>
        </w:rPr>
        <w:t xml:space="preserve"> </w:t>
      </w:r>
      <w:r w:rsidR="00A77D3C">
        <w:rPr>
          <w:rFonts w:ascii="Sylfaen" w:hAnsi="Sylfaen" w:cs="Sylfaen"/>
          <w:lang w:val="ka-GE"/>
        </w:rPr>
        <w:t>დამზადება</w:t>
      </w:r>
      <w:r w:rsidR="00A77D3C" w:rsidRPr="00A77D3C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 xml:space="preserve">უნდა </w:t>
      </w:r>
      <w:r w:rsidR="00A77D3C" w:rsidRPr="00A77D3C">
        <w:rPr>
          <w:rFonts w:ascii="Sylfaen" w:hAnsi="Sylfaen" w:cs="Sylfaen"/>
          <w:lang w:val="ka-GE"/>
        </w:rPr>
        <w:t>განხორციელდეს დამკვეთის მიერ წერილობითი</w:t>
      </w:r>
      <w:r w:rsidR="00E8739C">
        <w:rPr>
          <w:rFonts w:ascii="Sylfaen" w:hAnsi="Sylfaen" w:cs="Sylfaen"/>
          <w:lang w:val="ka-GE"/>
        </w:rPr>
        <w:t xml:space="preserve"> </w:t>
      </w:r>
      <w:r w:rsidR="00A77D3C" w:rsidRPr="00A77D3C">
        <w:rPr>
          <w:rFonts w:ascii="Sylfaen" w:hAnsi="Sylfaen" w:cs="Sylfaen"/>
          <w:lang w:val="ka-GE"/>
        </w:rPr>
        <w:t xml:space="preserve">მოთხოვნიდან </w:t>
      </w:r>
      <w:r w:rsidR="00251A5F">
        <w:rPr>
          <w:rFonts w:ascii="Sylfaen" w:hAnsi="Sylfaen" w:cs="Sylfaen"/>
          <w:lang w:val="ka-GE"/>
        </w:rPr>
        <w:t>30 სამუშაო დღის</w:t>
      </w:r>
      <w:r w:rsidR="00A77D3C" w:rsidRPr="00A77D3C">
        <w:rPr>
          <w:rFonts w:ascii="Sylfaen" w:hAnsi="Sylfaen" w:cs="Sylfaen"/>
          <w:lang w:val="ka-GE"/>
        </w:rPr>
        <w:t xml:space="preserve"> </w:t>
      </w:r>
      <w:r w:rsidR="00B51A54">
        <w:rPr>
          <w:rFonts w:ascii="Sylfaen" w:hAnsi="Sylfaen" w:cs="Sylfaen"/>
          <w:lang w:val="ka-GE"/>
        </w:rPr>
        <w:t>ვადაში.</w:t>
      </w:r>
    </w:p>
    <w:p w14:paraId="5E788064" w14:textId="77777777" w:rsidR="00A77D3C" w:rsidRDefault="00A77D3C" w:rsidP="00230FDA">
      <w:pPr>
        <w:rPr>
          <w:rFonts w:ascii="Sylfaen" w:eastAsia="Calibri" w:hAnsi="Sylfaen" w:cs="Sylfaen"/>
          <w:b/>
          <w:iCs/>
          <w:lang w:val="ka-GE" w:eastAsia="en-US"/>
        </w:rPr>
      </w:pPr>
    </w:p>
    <w:p w14:paraId="59D660CF" w14:textId="16B095E3" w:rsidR="00DB50E1" w:rsidRDefault="00C877C6" w:rsidP="00A77D3C">
      <w:pPr>
        <w:jc w:val="center"/>
        <w:rPr>
          <w:rFonts w:ascii="Sylfaen" w:eastAsia="Calibri" w:hAnsi="Sylfaen" w:cs="Sylfaen"/>
          <w:b/>
          <w:iCs/>
          <w:lang w:val="ka-GE" w:eastAsia="en-US"/>
        </w:rPr>
      </w:pPr>
      <w:r w:rsidRPr="00230FDA">
        <w:rPr>
          <w:rFonts w:ascii="Sylfaen" w:eastAsia="Calibri" w:hAnsi="Sylfaen" w:cs="Sylfaen"/>
          <w:b/>
          <w:iCs/>
          <w:lang w:val="ka-GE" w:eastAsia="en-US"/>
        </w:rPr>
        <w:t>ტექნიკური მოთხოვნები</w:t>
      </w:r>
    </w:p>
    <w:p w14:paraId="2332BCA4" w14:textId="77777777" w:rsidR="00230FDA" w:rsidRPr="00230FDA" w:rsidRDefault="00230FDA" w:rsidP="00230FDA">
      <w:pPr>
        <w:rPr>
          <w:rFonts w:ascii="Sylfaen" w:eastAsia="Calibri" w:hAnsi="Sylfaen" w:cstheme="minorHAnsi"/>
          <w:b/>
          <w:iCs/>
          <w:lang w:val="ka-GE" w:eastAsia="en-US"/>
        </w:rPr>
      </w:pPr>
    </w:p>
    <w:p w14:paraId="1C20D188" w14:textId="753C3D18" w:rsidR="00136004" w:rsidRPr="00136004" w:rsidRDefault="00136004" w:rsidP="00E8739C">
      <w:pPr>
        <w:pStyle w:val="NoSpacing"/>
        <w:numPr>
          <w:ilvl w:val="0"/>
          <w:numId w:val="15"/>
        </w:numPr>
        <w:spacing w:line="360" w:lineRule="auto"/>
        <w:jc w:val="both"/>
        <w:rPr>
          <w:rFonts w:ascii="Sylfaen" w:hAnsi="Sylfaen" w:cs="Sylfaen"/>
          <w:lang w:val="ka-GE"/>
        </w:rPr>
      </w:pPr>
      <w:r w:rsidRPr="00136004">
        <w:rPr>
          <w:rFonts w:ascii="Sylfaen" w:hAnsi="Sylfaen" w:cs="Sylfaen"/>
          <w:bCs/>
          <w:lang w:val="ka-GE"/>
        </w:rPr>
        <w:t>კვანძი უნდა იყოს ორ ხაზიანი</w:t>
      </w:r>
      <w:r>
        <w:rPr>
          <w:rFonts w:ascii="Sylfaen" w:hAnsi="Sylfaen" w:cs="Sylfaen"/>
          <w:bCs/>
          <w:lang w:val="ka-GE"/>
        </w:rPr>
        <w:t>.</w:t>
      </w:r>
    </w:p>
    <w:p w14:paraId="69B6F7A0" w14:textId="719879E7" w:rsidR="005B7282" w:rsidRPr="0015770B" w:rsidRDefault="009C2D8E" w:rsidP="00E8739C">
      <w:pPr>
        <w:pStyle w:val="NoSpacing"/>
        <w:numPr>
          <w:ilvl w:val="0"/>
          <w:numId w:val="15"/>
        </w:numPr>
        <w:spacing w:line="36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ბუნებრივი აირის </w:t>
      </w:r>
      <w:r w:rsidR="00517259">
        <w:rPr>
          <w:rFonts w:ascii="Sylfaen" w:hAnsi="Sylfaen" w:cs="Sylfaen"/>
          <w:lang w:val="ka-GE"/>
        </w:rPr>
        <w:t xml:space="preserve">ფილტრი და მასში შემავალი კარტრიჯის გაფილტვრის ხარისხი </w:t>
      </w:r>
      <w:r>
        <w:rPr>
          <w:rFonts w:ascii="Sylfaen" w:hAnsi="Sylfaen" w:cs="Sylfaen"/>
          <w:lang w:val="ka-GE"/>
        </w:rPr>
        <w:t xml:space="preserve">არაუმეტეს </w:t>
      </w:r>
      <w:r w:rsidR="005B7282" w:rsidRPr="0015770B">
        <w:rPr>
          <w:rFonts w:ascii="Sylfaen" w:hAnsi="Sylfaen" w:cs="Sylfaen"/>
          <w:lang w:val="ka-GE"/>
        </w:rPr>
        <w:t>0,</w:t>
      </w:r>
      <w:r w:rsidR="00517259">
        <w:rPr>
          <w:rFonts w:ascii="Sylfaen" w:hAnsi="Sylfaen" w:cs="Sylfaen"/>
          <w:lang w:val="ka-GE"/>
        </w:rPr>
        <w:t xml:space="preserve">08 მმ-ისა. </w:t>
      </w:r>
      <w:r w:rsidR="005B7282" w:rsidRPr="0015770B">
        <w:rPr>
          <w:rFonts w:ascii="Sylfaen" w:hAnsi="Sylfaen" w:cs="Sylfaen"/>
          <w:lang w:val="ka-GE"/>
        </w:rPr>
        <w:t xml:space="preserve"> </w:t>
      </w:r>
    </w:p>
    <w:p w14:paraId="2B46A9F1" w14:textId="6FB1FBA2" w:rsidR="005B7282" w:rsidRPr="00F32F2E" w:rsidRDefault="005B7282" w:rsidP="00E8739C">
      <w:pPr>
        <w:pStyle w:val="NoSpacing"/>
        <w:numPr>
          <w:ilvl w:val="0"/>
          <w:numId w:val="15"/>
        </w:numPr>
        <w:spacing w:line="360" w:lineRule="auto"/>
        <w:jc w:val="both"/>
        <w:rPr>
          <w:rFonts w:ascii="Sylfaen" w:hAnsi="Sylfaen" w:cs="Sylfaen"/>
          <w:lang w:val="ka-GE"/>
        </w:rPr>
      </w:pPr>
      <w:r w:rsidRPr="00F32F2E">
        <w:rPr>
          <w:rFonts w:ascii="Sylfaen" w:hAnsi="Sylfaen" w:cs="Sylfaen"/>
          <w:lang w:val="ka-GE"/>
        </w:rPr>
        <w:t>ჩამკეტი ურდულები</w:t>
      </w:r>
      <w:r w:rsidR="009A115F">
        <w:rPr>
          <w:rFonts w:ascii="Sylfaen" w:hAnsi="Sylfaen" w:cs="Sylfaen"/>
          <w:lang w:val="ka-GE"/>
        </w:rPr>
        <w:t>ს</w:t>
      </w:r>
      <w:r w:rsidRPr="00F32F2E">
        <w:rPr>
          <w:rFonts w:ascii="Sylfaen" w:hAnsi="Sylfaen" w:cs="Sylfaen"/>
          <w:lang w:val="ka-GE"/>
        </w:rPr>
        <w:t xml:space="preserve"> (ონკანები</w:t>
      </w:r>
      <w:r w:rsidR="009A115F">
        <w:rPr>
          <w:rFonts w:ascii="Sylfaen" w:hAnsi="Sylfaen" w:cs="Sylfaen"/>
          <w:lang w:val="ka-GE"/>
        </w:rPr>
        <w:t>ს</w:t>
      </w:r>
      <w:r w:rsidRPr="00F32F2E">
        <w:rPr>
          <w:rFonts w:ascii="Sylfaen" w:hAnsi="Sylfaen" w:cs="Sylfaen"/>
          <w:lang w:val="ka-GE"/>
        </w:rPr>
        <w:t xml:space="preserve">) </w:t>
      </w:r>
      <w:r w:rsidR="00074F19" w:rsidRPr="00230FDA">
        <w:rPr>
          <w:rFonts w:ascii="Sylfaen" w:hAnsi="Sylfaen" w:cs="Sylfaen"/>
          <w:lang w:val="ka-GE"/>
        </w:rPr>
        <w:t>სტანდარტ</w:t>
      </w:r>
      <w:r w:rsidR="00074F19">
        <w:rPr>
          <w:rFonts w:ascii="Sylfaen" w:hAnsi="Sylfaen" w:cs="Sylfaen"/>
          <w:lang w:val="ka-GE"/>
        </w:rPr>
        <w:t>ი</w:t>
      </w:r>
      <w:r w:rsidR="00074F19">
        <w:rPr>
          <w:rFonts w:ascii="Sylfaen" w:hAnsi="Sylfaen" w:cs="Sylfaen"/>
        </w:rPr>
        <w:t xml:space="preserve"> </w:t>
      </w:r>
      <w:r w:rsidR="00074F19" w:rsidRPr="00230FDA">
        <w:rPr>
          <w:rFonts w:ascii="Sylfaen" w:hAnsi="Sylfaen" w:cs="Sylfaen"/>
          <w:lang w:val="ka-GE"/>
        </w:rPr>
        <w:t>EN</w:t>
      </w:r>
      <w:r w:rsidR="00074F19">
        <w:rPr>
          <w:rFonts w:ascii="Sylfaen" w:hAnsi="Sylfaen" w:cs="Sylfaen"/>
        </w:rPr>
        <w:t>331.</w:t>
      </w:r>
    </w:p>
    <w:p w14:paraId="50F23CD8" w14:textId="289833BF" w:rsidR="005B7282" w:rsidRPr="00720074" w:rsidRDefault="005B7282" w:rsidP="00E8739C">
      <w:pPr>
        <w:pStyle w:val="NoSpacing"/>
        <w:numPr>
          <w:ilvl w:val="0"/>
          <w:numId w:val="15"/>
        </w:numPr>
        <w:spacing w:line="360" w:lineRule="auto"/>
        <w:jc w:val="both"/>
        <w:rPr>
          <w:rFonts w:ascii="Sylfaen" w:hAnsi="Sylfaen" w:cs="Sylfaen"/>
          <w:lang w:val="ka-GE"/>
        </w:rPr>
      </w:pPr>
      <w:r w:rsidRPr="00230FDA">
        <w:rPr>
          <w:rFonts w:ascii="Sylfaen" w:hAnsi="Sylfaen" w:cs="Sylfaen"/>
          <w:lang w:val="ka-GE"/>
        </w:rPr>
        <w:t>მანომეტრ</w:t>
      </w:r>
      <w:r w:rsidR="009C2D8E">
        <w:rPr>
          <w:rFonts w:ascii="Sylfaen" w:hAnsi="Sylfaen" w:cs="Sylfaen"/>
          <w:lang w:val="ka-GE"/>
        </w:rPr>
        <w:t>ების</w:t>
      </w:r>
      <w:r w:rsidRPr="00230FDA">
        <w:rPr>
          <w:rFonts w:ascii="Sylfaen" w:hAnsi="Sylfaen" w:cs="Sylfaen"/>
          <w:lang w:val="ka-GE"/>
        </w:rPr>
        <w:t xml:space="preserve"> სტანდარტ</w:t>
      </w:r>
      <w:r w:rsidR="00F21F7F">
        <w:rPr>
          <w:rFonts w:ascii="Sylfaen" w:hAnsi="Sylfaen" w:cs="Sylfaen"/>
          <w:lang w:val="ka-GE"/>
        </w:rPr>
        <w:t xml:space="preserve">ი </w:t>
      </w:r>
      <w:r w:rsidR="00BA5922" w:rsidRPr="00230FDA">
        <w:rPr>
          <w:rFonts w:ascii="Sylfaen" w:hAnsi="Sylfaen" w:cs="Sylfaen"/>
          <w:lang w:val="ka-GE"/>
        </w:rPr>
        <w:t>EN837-1</w:t>
      </w:r>
      <w:r w:rsidR="00720074" w:rsidRPr="00230FDA">
        <w:rPr>
          <w:rFonts w:ascii="Sylfaen" w:hAnsi="Sylfaen" w:cs="Sylfaen"/>
          <w:lang w:val="ka-GE"/>
        </w:rPr>
        <w:t xml:space="preserve"> </w:t>
      </w:r>
      <w:r w:rsidR="00F21F7F">
        <w:rPr>
          <w:rFonts w:ascii="Sylfaen" w:hAnsi="Sylfaen" w:cs="Sylfaen"/>
          <w:lang w:val="ka-GE"/>
        </w:rPr>
        <w:t xml:space="preserve">ან </w:t>
      </w:r>
      <w:r w:rsidR="00A22371">
        <w:rPr>
          <w:rFonts w:ascii="Sylfaen" w:hAnsi="Sylfaen" w:cs="Sylfaen"/>
          <w:lang w:val="ka-GE"/>
        </w:rPr>
        <w:t>ექვივალენტური</w:t>
      </w:r>
      <w:r w:rsidR="00F21F7F">
        <w:rPr>
          <w:rFonts w:ascii="Sylfaen" w:hAnsi="Sylfaen" w:cs="Sylfaen"/>
          <w:lang w:val="ka-GE"/>
        </w:rPr>
        <w:t>.</w:t>
      </w:r>
      <w:r w:rsidR="006C788F">
        <w:rPr>
          <w:rFonts w:ascii="Sylfaen" w:hAnsi="Sylfaen" w:cs="Sylfaen"/>
        </w:rPr>
        <w:t xml:space="preserve"> </w:t>
      </w:r>
    </w:p>
    <w:p w14:paraId="0D5E6095" w14:textId="64E5DE1B" w:rsidR="00B4166B" w:rsidRPr="00F21F7F" w:rsidRDefault="003563DA" w:rsidP="00E8739C">
      <w:pPr>
        <w:pStyle w:val="NoSpacing"/>
        <w:numPr>
          <w:ilvl w:val="0"/>
          <w:numId w:val="15"/>
        </w:numPr>
        <w:spacing w:line="360" w:lineRule="auto"/>
        <w:jc w:val="both"/>
        <w:rPr>
          <w:rFonts w:ascii="Sylfaen" w:hAnsi="Sylfaen" w:cs="Sylfaen"/>
          <w:lang w:val="ka-GE"/>
        </w:rPr>
      </w:pPr>
      <w:r w:rsidRPr="00230FDA">
        <w:rPr>
          <w:rFonts w:ascii="Sylfaen" w:hAnsi="Sylfaen" w:cs="Sylfaen"/>
          <w:lang w:val="ka-GE"/>
        </w:rPr>
        <w:t xml:space="preserve">ბუნებრივი </w:t>
      </w:r>
      <w:r w:rsidR="009A3829" w:rsidRPr="00230FDA">
        <w:rPr>
          <w:rFonts w:ascii="Sylfaen" w:hAnsi="Sylfaen" w:cs="Sylfaen"/>
          <w:lang w:val="ka-GE"/>
        </w:rPr>
        <w:t>აირის რეგულატორი</w:t>
      </w:r>
      <w:r w:rsidR="00F21F7F">
        <w:rPr>
          <w:rFonts w:ascii="Sylfaen" w:hAnsi="Sylfaen" w:cs="Sylfaen"/>
          <w:lang w:val="ka-GE"/>
        </w:rPr>
        <w:t xml:space="preserve">ს სტანდარტი </w:t>
      </w:r>
      <w:r w:rsidR="00F21F7F" w:rsidRPr="00230FDA">
        <w:rPr>
          <w:rFonts w:ascii="Sylfaen" w:hAnsi="Sylfaen" w:cs="Sylfaen"/>
          <w:lang w:val="ka-GE"/>
        </w:rPr>
        <w:t>EN334</w:t>
      </w:r>
      <w:r w:rsidR="00F21F7F">
        <w:rPr>
          <w:rFonts w:ascii="Sylfaen" w:hAnsi="Sylfaen" w:cs="Sylfaen"/>
          <w:lang w:val="ka-GE"/>
        </w:rPr>
        <w:t>.</w:t>
      </w:r>
      <w:r w:rsidR="00F21F7F">
        <w:rPr>
          <w:rFonts w:ascii="Sylfaen" w:hAnsi="Sylfaen" w:cs="Sylfaen"/>
        </w:rPr>
        <w:t xml:space="preserve"> </w:t>
      </w:r>
      <w:r w:rsidR="00B4166B" w:rsidRPr="00F21F7F">
        <w:rPr>
          <w:rFonts w:ascii="Sylfaen" w:hAnsi="Sylfaen" w:cs="Sylfaen"/>
          <w:lang w:val="ka-GE"/>
        </w:rPr>
        <w:t>რეგულატორების</w:t>
      </w:r>
      <w:r w:rsidR="00044070">
        <w:rPr>
          <w:rFonts w:ascii="Sylfaen" w:hAnsi="Sylfaen" w:cs="Sylfaen"/>
          <w:lang w:val="ka-GE"/>
        </w:rPr>
        <w:t xml:space="preserve"> მუშაობის</w:t>
      </w:r>
      <w:r w:rsidR="00B4166B" w:rsidRPr="00F21F7F">
        <w:rPr>
          <w:rFonts w:ascii="Sylfaen" w:hAnsi="Sylfaen" w:cs="Sylfaen"/>
          <w:lang w:val="ka-GE"/>
        </w:rPr>
        <w:t xml:space="preserve"> სიზუსტის კლასი უნდა იყოს არაუმეტეს</w:t>
      </w:r>
      <w:r w:rsidR="009B20EC">
        <w:rPr>
          <w:rFonts w:ascii="Sylfaen" w:hAnsi="Sylfaen" w:cs="Sylfaen"/>
          <w:lang w:val="ka-GE"/>
        </w:rPr>
        <w:t xml:space="preserve"> </w:t>
      </w:r>
      <w:r w:rsidR="001420F3">
        <w:rPr>
          <w:rFonts w:ascii="Sylfaen" w:hAnsi="Sylfaen" w:cs="Sylfaen"/>
        </w:rPr>
        <w:t>10</w:t>
      </w:r>
      <w:r w:rsidR="009B20EC">
        <w:rPr>
          <w:rFonts w:ascii="Sylfaen" w:hAnsi="Sylfaen" w:cs="Sylfaen"/>
          <w:lang w:val="ka-GE"/>
        </w:rPr>
        <w:t xml:space="preserve"> </w:t>
      </w:r>
      <w:r w:rsidR="00B4166B" w:rsidRPr="00F21F7F">
        <w:rPr>
          <w:rFonts w:ascii="Sylfaen" w:hAnsi="Sylfaen" w:cs="Sylfaen"/>
          <w:lang w:val="ka-GE"/>
        </w:rPr>
        <w:t>%.</w:t>
      </w:r>
    </w:p>
    <w:p w14:paraId="4F50B0AE" w14:textId="4B72DF95" w:rsidR="00720074" w:rsidRDefault="00FF7BBE" w:rsidP="00E8739C">
      <w:pPr>
        <w:pStyle w:val="NoSpacing"/>
        <w:numPr>
          <w:ilvl w:val="0"/>
          <w:numId w:val="15"/>
        </w:numPr>
        <w:spacing w:line="360" w:lineRule="auto"/>
        <w:jc w:val="both"/>
        <w:rPr>
          <w:rFonts w:ascii="Sylfaen" w:hAnsi="Sylfaen" w:cs="Sylfaen"/>
          <w:lang w:val="ka-GE"/>
        </w:rPr>
      </w:pPr>
      <w:r w:rsidRPr="00230FDA">
        <w:rPr>
          <w:rFonts w:ascii="Sylfaen" w:hAnsi="Sylfaen" w:cs="Sylfaen"/>
          <w:lang w:val="ka-GE"/>
        </w:rPr>
        <w:t>რეგულატორის წნევის ამღები მილაკები და ფიტინგები უნდა იყოს უჟანგავი ფოლადისგან დამზადებული.</w:t>
      </w:r>
    </w:p>
    <w:p w14:paraId="01A4C80A" w14:textId="4FB0E3C7" w:rsidR="0099545F" w:rsidRDefault="001420F3" w:rsidP="00E8739C">
      <w:pPr>
        <w:pStyle w:val="NoSpacing"/>
        <w:numPr>
          <w:ilvl w:val="0"/>
          <w:numId w:val="15"/>
        </w:numPr>
        <w:spacing w:line="36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რეგულატორი უზრუნევლყოფილი უნდა იყოს </w:t>
      </w:r>
      <w:r w:rsidR="0099545F" w:rsidRPr="0099545F">
        <w:rPr>
          <w:rFonts w:ascii="Sylfaen" w:hAnsi="Sylfaen" w:cs="Sylfaen"/>
          <w:lang w:val="ka-GE"/>
        </w:rPr>
        <w:t xml:space="preserve">გაზის უსაფრთხოების </w:t>
      </w:r>
      <w:r w:rsidR="007415C6">
        <w:rPr>
          <w:rFonts w:ascii="Sylfaen" w:hAnsi="Sylfaen" w:cs="Sylfaen"/>
          <w:lang w:val="ka-GE"/>
        </w:rPr>
        <w:t xml:space="preserve">ჩამკეტი </w:t>
      </w:r>
      <w:r w:rsidR="00EE58D7">
        <w:rPr>
          <w:rFonts w:ascii="Sylfaen" w:hAnsi="Sylfaen" w:cs="Sylfaen"/>
          <w:lang w:val="ka-GE"/>
        </w:rPr>
        <w:t xml:space="preserve">და </w:t>
      </w:r>
      <w:r w:rsidR="00EE58D7" w:rsidRPr="00EE58D7">
        <w:rPr>
          <w:rFonts w:ascii="Sylfaen" w:hAnsi="Sylfaen" w:cs="Sylfaen"/>
          <w:lang w:val="ka-GE"/>
        </w:rPr>
        <w:t>ჭარბი წნევის დამცლელი სარქველ</w:t>
      </w:r>
      <w:r w:rsidR="00E8739C">
        <w:rPr>
          <w:rFonts w:ascii="Sylfaen" w:hAnsi="Sylfaen" w:cs="Sylfaen"/>
          <w:lang w:val="ka-GE"/>
        </w:rPr>
        <w:t>ებ</w:t>
      </w:r>
      <w:r w:rsidR="00EE58D7" w:rsidRPr="00EE58D7">
        <w:rPr>
          <w:rFonts w:ascii="Sylfaen" w:hAnsi="Sylfaen" w:cs="Sylfaen"/>
          <w:lang w:val="ka-GE"/>
        </w:rPr>
        <w:t>ი</w:t>
      </w:r>
      <w:r>
        <w:rPr>
          <w:rFonts w:ascii="Sylfaen" w:hAnsi="Sylfaen" w:cs="Sylfaen"/>
          <w:lang w:val="ka-GE"/>
        </w:rPr>
        <w:t>თ</w:t>
      </w:r>
      <w:r w:rsidR="00836D0D">
        <w:rPr>
          <w:rFonts w:ascii="Sylfaen" w:hAnsi="Sylfaen" w:cs="Sylfaen"/>
          <w:lang w:val="ka-GE"/>
        </w:rPr>
        <w:t>.</w:t>
      </w:r>
    </w:p>
    <w:p w14:paraId="580157F0" w14:textId="7B238D27" w:rsidR="008258F4" w:rsidRDefault="008258F4" w:rsidP="00EE58D7">
      <w:pPr>
        <w:pStyle w:val="NoSpacing"/>
        <w:spacing w:line="360" w:lineRule="auto"/>
        <w:ind w:left="720"/>
        <w:rPr>
          <w:rFonts w:ascii="Sylfaen" w:hAnsi="Sylfaen" w:cs="Sylfaen"/>
          <w:b/>
          <w:bCs/>
          <w:lang w:val="ka-GE"/>
        </w:rPr>
      </w:pPr>
    </w:p>
    <w:p w14:paraId="45634D0F" w14:textId="767CD285" w:rsidR="00F32F2E" w:rsidRDefault="00AD2C84" w:rsidP="009F7D3C">
      <w:pPr>
        <w:pStyle w:val="NoSpacing"/>
        <w:rPr>
          <w:rFonts w:ascii="Sylfaen" w:hAnsi="Sylfaen" w:cs="Sylfaen"/>
          <w:b/>
          <w:bCs/>
          <w:lang w:val="ka-GE"/>
        </w:rPr>
      </w:pPr>
      <w:r w:rsidRPr="009F7D3C">
        <w:rPr>
          <w:rFonts w:ascii="Sylfaen" w:hAnsi="Sylfaen" w:cs="Sylfaen"/>
          <w:b/>
          <w:bCs/>
          <w:lang w:val="ka-GE"/>
        </w:rPr>
        <w:t>ლითონის კარადა</w:t>
      </w:r>
      <w:r w:rsidR="00F32F2E" w:rsidRPr="009F7D3C">
        <w:rPr>
          <w:rFonts w:ascii="Sylfaen" w:hAnsi="Sylfaen" w:cs="Sylfaen"/>
          <w:b/>
          <w:bCs/>
          <w:lang w:val="ka-GE"/>
        </w:rPr>
        <w:t xml:space="preserve"> უნდა იყოს დამზადებული და აღჭურვილი ქვემოთ მოცემული ელემენტებით</w:t>
      </w:r>
      <w:r w:rsidRPr="009F7D3C">
        <w:rPr>
          <w:rFonts w:ascii="Sylfaen" w:hAnsi="Sylfaen" w:cs="Sylfaen"/>
          <w:b/>
          <w:bCs/>
          <w:lang w:val="ka-GE"/>
        </w:rPr>
        <w:t>:</w:t>
      </w:r>
    </w:p>
    <w:p w14:paraId="32000AFA" w14:textId="77777777" w:rsidR="009F7D3C" w:rsidRPr="009F7D3C" w:rsidRDefault="009F7D3C" w:rsidP="009F7D3C">
      <w:pPr>
        <w:pStyle w:val="NoSpacing"/>
        <w:rPr>
          <w:rFonts w:ascii="Sylfaen" w:hAnsi="Sylfaen" w:cs="Sylfaen"/>
          <w:b/>
          <w:bCs/>
          <w:lang w:val="ka-GE"/>
        </w:rPr>
      </w:pPr>
    </w:p>
    <w:p w14:paraId="0D901CDB" w14:textId="77777777" w:rsidR="00F32F2E" w:rsidRPr="009F7D3C" w:rsidRDefault="00AD2C84" w:rsidP="009F7D3C">
      <w:pPr>
        <w:pStyle w:val="NoSpacing"/>
        <w:numPr>
          <w:ilvl w:val="0"/>
          <w:numId w:val="15"/>
        </w:numPr>
        <w:spacing w:line="360" w:lineRule="auto"/>
        <w:rPr>
          <w:rFonts w:ascii="Sylfaen" w:hAnsi="Sylfaen" w:cs="Sylfaen"/>
          <w:lang w:val="ka-GE"/>
        </w:rPr>
      </w:pPr>
      <w:r w:rsidRPr="009F7D3C">
        <w:rPr>
          <w:rFonts w:ascii="Sylfaen" w:hAnsi="Sylfaen" w:cs="Sylfaen"/>
          <w:lang w:val="ka-GE"/>
        </w:rPr>
        <w:t>ანტიკოროზიული საღებავით  შეღებილი</w:t>
      </w:r>
      <w:r w:rsidR="00F32F2E" w:rsidRPr="009F7D3C">
        <w:rPr>
          <w:rFonts w:ascii="Sylfaen" w:hAnsi="Sylfaen" w:cs="Sylfaen"/>
          <w:lang w:val="ka-GE"/>
        </w:rPr>
        <w:t>.</w:t>
      </w:r>
    </w:p>
    <w:p w14:paraId="6CAFC051" w14:textId="5093F3D3" w:rsidR="00F32F2E" w:rsidRPr="009F7D3C" w:rsidRDefault="008258F4" w:rsidP="009F7D3C">
      <w:pPr>
        <w:pStyle w:val="NoSpacing"/>
        <w:numPr>
          <w:ilvl w:val="0"/>
          <w:numId w:val="15"/>
        </w:numPr>
        <w:spacing w:line="360" w:lineRule="auto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უზრუნველყოფილი </w:t>
      </w:r>
      <w:r w:rsidR="004E5690">
        <w:rPr>
          <w:rFonts w:ascii="Sylfaen" w:hAnsi="Sylfaen" w:cs="Sylfaen"/>
          <w:lang w:val="ka-GE"/>
        </w:rPr>
        <w:t>განიავების</w:t>
      </w:r>
      <w:r w:rsidR="00F32F2E" w:rsidRPr="009F7D3C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ცხაურებით</w:t>
      </w:r>
      <w:r w:rsidR="00F32F2E" w:rsidRPr="009F7D3C">
        <w:rPr>
          <w:rFonts w:ascii="Sylfaen" w:hAnsi="Sylfaen" w:cs="Sylfaen"/>
          <w:lang w:val="ka-GE"/>
        </w:rPr>
        <w:t>.</w:t>
      </w:r>
    </w:p>
    <w:p w14:paraId="2D71DD8F" w14:textId="5D7533E5" w:rsidR="00F32F2E" w:rsidRPr="009F7D3C" w:rsidRDefault="00AD2C84" w:rsidP="009F7D3C">
      <w:pPr>
        <w:pStyle w:val="NoSpacing"/>
        <w:numPr>
          <w:ilvl w:val="0"/>
          <w:numId w:val="15"/>
        </w:numPr>
        <w:spacing w:line="360" w:lineRule="auto"/>
        <w:rPr>
          <w:rFonts w:ascii="Sylfaen" w:hAnsi="Sylfaen" w:cs="Sylfaen"/>
          <w:lang w:val="ka-GE"/>
        </w:rPr>
      </w:pPr>
      <w:r w:rsidRPr="009F7D3C">
        <w:rPr>
          <w:rFonts w:ascii="Sylfaen" w:hAnsi="Sylfaen" w:cs="Sylfaen"/>
          <w:lang w:val="ka-GE"/>
        </w:rPr>
        <w:t>უჟანგავი ფოლადის ანჯამებით</w:t>
      </w:r>
      <w:r w:rsidR="00B51A54">
        <w:rPr>
          <w:rFonts w:ascii="Sylfaen" w:hAnsi="Sylfaen" w:cs="Sylfaen"/>
          <w:lang w:val="ka-GE"/>
        </w:rPr>
        <w:t>.</w:t>
      </w:r>
    </w:p>
    <w:p w14:paraId="044D93CA" w14:textId="216AFA05" w:rsidR="00F32F2E" w:rsidRPr="009F7D3C" w:rsidRDefault="00F32F2E" w:rsidP="009F7D3C">
      <w:pPr>
        <w:pStyle w:val="NoSpacing"/>
        <w:numPr>
          <w:ilvl w:val="0"/>
          <w:numId w:val="15"/>
        </w:numPr>
        <w:spacing w:line="360" w:lineRule="auto"/>
        <w:rPr>
          <w:rFonts w:ascii="Sylfaen" w:hAnsi="Sylfaen" w:cs="Sylfaen"/>
          <w:lang w:val="ka-GE"/>
        </w:rPr>
      </w:pPr>
      <w:r w:rsidRPr="009F7D3C">
        <w:rPr>
          <w:rFonts w:ascii="Sylfaen" w:hAnsi="Sylfaen" w:cs="Sylfaen"/>
          <w:lang w:val="ka-GE"/>
        </w:rPr>
        <w:lastRenderedPageBreak/>
        <w:t xml:space="preserve">უჟანგავი </w:t>
      </w:r>
      <w:r w:rsidR="00AD2C84" w:rsidRPr="009F7D3C">
        <w:rPr>
          <w:rFonts w:ascii="Sylfaen" w:hAnsi="Sylfaen" w:cs="Sylfaen"/>
          <w:lang w:val="ka-GE"/>
        </w:rPr>
        <w:t xml:space="preserve"> საკეტებით</w:t>
      </w:r>
      <w:r w:rsidRPr="009F7D3C">
        <w:rPr>
          <w:rFonts w:ascii="Sylfaen" w:hAnsi="Sylfaen" w:cs="Sylfaen"/>
          <w:lang w:val="ka-GE"/>
        </w:rPr>
        <w:t xml:space="preserve">, ყველა საკეტს უნდა </w:t>
      </w:r>
      <w:r w:rsidR="00E8739C">
        <w:rPr>
          <w:rFonts w:ascii="Sylfaen" w:hAnsi="Sylfaen" w:cs="Sylfaen"/>
          <w:lang w:val="ka-GE"/>
        </w:rPr>
        <w:t>ერგებოდეს</w:t>
      </w:r>
      <w:r w:rsidRPr="009F7D3C">
        <w:rPr>
          <w:rFonts w:ascii="Sylfaen" w:hAnsi="Sylfaen" w:cs="Sylfaen"/>
          <w:lang w:val="ka-GE"/>
        </w:rPr>
        <w:t xml:space="preserve"> ერთი გასაღები</w:t>
      </w:r>
      <w:r w:rsidR="008258F4">
        <w:rPr>
          <w:rFonts w:ascii="Sylfaen" w:hAnsi="Sylfaen" w:cs="Sylfaen"/>
          <w:lang w:val="ka-GE"/>
        </w:rPr>
        <w:t>.</w:t>
      </w:r>
    </w:p>
    <w:p w14:paraId="749D3FC0" w14:textId="77777777" w:rsidR="00D13C8F" w:rsidRPr="00D13C8F" w:rsidRDefault="00D13C8F" w:rsidP="00D13C8F">
      <w:pPr>
        <w:pStyle w:val="NoSpacing"/>
        <w:spacing w:line="360" w:lineRule="auto"/>
        <w:ind w:left="720"/>
      </w:pPr>
    </w:p>
    <w:p w14:paraId="573967A8" w14:textId="0EB8BCCC" w:rsidR="009A3829" w:rsidRPr="009F7D3C" w:rsidRDefault="00035A2D" w:rsidP="0010670C">
      <w:pPr>
        <w:pStyle w:val="NoSpacing"/>
        <w:jc w:val="center"/>
        <w:rPr>
          <w:rFonts w:ascii="Sylfaen" w:hAnsi="Sylfaen" w:cs="Sylfaen"/>
          <w:b/>
          <w:iCs/>
          <w:lang w:val="ka-GE"/>
        </w:rPr>
      </w:pPr>
      <w:r w:rsidRPr="0010670C">
        <w:rPr>
          <w:rFonts w:ascii="Sylfaen" w:hAnsi="Sylfaen" w:cs="Sylfaen"/>
          <w:b/>
          <w:iCs/>
          <w:sz w:val="24"/>
          <w:lang w:val="ka-GE"/>
        </w:rPr>
        <w:t xml:space="preserve">ტექნიკური </w:t>
      </w:r>
      <w:r w:rsidR="0010670C" w:rsidRPr="0010670C">
        <w:rPr>
          <w:rFonts w:ascii="Sylfaen" w:hAnsi="Sylfaen" w:cs="Sylfaen"/>
          <w:b/>
          <w:iCs/>
          <w:sz w:val="24"/>
          <w:lang w:val="ka-GE"/>
        </w:rPr>
        <w:t>დოკუმენტაცია</w:t>
      </w:r>
      <w:r w:rsidRPr="0010670C">
        <w:rPr>
          <w:rFonts w:ascii="Sylfaen" w:hAnsi="Sylfaen" w:cs="Sylfaen"/>
          <w:b/>
          <w:iCs/>
          <w:sz w:val="24"/>
          <w:lang w:val="ka-GE"/>
        </w:rPr>
        <w:t>:</w:t>
      </w:r>
    </w:p>
    <w:p w14:paraId="3F07E3F5" w14:textId="77777777" w:rsidR="00421DF5" w:rsidRDefault="00421DF5" w:rsidP="00421DF5">
      <w:pPr>
        <w:pStyle w:val="NoSpacing"/>
        <w:spacing w:line="360" w:lineRule="auto"/>
        <w:ind w:left="720"/>
        <w:rPr>
          <w:rFonts w:ascii="Sylfaen" w:hAnsi="Sylfaen" w:cs="Sylfaen"/>
          <w:lang w:val="ka-GE"/>
        </w:rPr>
      </w:pPr>
    </w:p>
    <w:p w14:paraId="469AA3BB" w14:textId="61B13231" w:rsidR="00DE09B4" w:rsidRPr="009F7D3C" w:rsidRDefault="0010670C" w:rsidP="009F7D3C">
      <w:pPr>
        <w:pStyle w:val="NoSpacing"/>
        <w:numPr>
          <w:ilvl w:val="0"/>
          <w:numId w:val="15"/>
        </w:numPr>
        <w:spacing w:line="360" w:lineRule="auto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კვანძის პროექტი/</w:t>
      </w:r>
      <w:r w:rsidR="00035A2D" w:rsidRPr="009F7D3C">
        <w:rPr>
          <w:rFonts w:ascii="Sylfaen" w:hAnsi="Sylfaen" w:cs="Sylfaen"/>
          <w:lang w:val="ka-GE"/>
        </w:rPr>
        <w:t>ნახაზი</w:t>
      </w:r>
      <w:r w:rsidR="00F32F2E" w:rsidRPr="009F7D3C">
        <w:rPr>
          <w:rFonts w:ascii="Sylfaen" w:hAnsi="Sylfaen" w:cs="Sylfaen"/>
          <w:lang w:val="ka-GE"/>
        </w:rPr>
        <w:t>.</w:t>
      </w:r>
    </w:p>
    <w:p w14:paraId="093A5227" w14:textId="77777777" w:rsidR="009A3829" w:rsidRPr="009F7D3C" w:rsidRDefault="00035A2D" w:rsidP="009F7D3C">
      <w:pPr>
        <w:pStyle w:val="NoSpacing"/>
        <w:numPr>
          <w:ilvl w:val="0"/>
          <w:numId w:val="15"/>
        </w:numPr>
        <w:spacing w:line="360" w:lineRule="auto"/>
        <w:rPr>
          <w:rFonts w:ascii="Sylfaen" w:hAnsi="Sylfaen" w:cs="Sylfaen"/>
          <w:lang w:val="ka-GE"/>
        </w:rPr>
      </w:pPr>
      <w:r w:rsidRPr="009F7D3C">
        <w:rPr>
          <w:rFonts w:ascii="Sylfaen" w:hAnsi="Sylfaen" w:cs="Sylfaen"/>
          <w:lang w:val="ka-GE"/>
        </w:rPr>
        <w:t>გამოცდის აქტი</w:t>
      </w:r>
      <w:r w:rsidR="00F32F2E" w:rsidRPr="009F7D3C">
        <w:rPr>
          <w:rFonts w:ascii="Sylfaen" w:hAnsi="Sylfaen" w:cs="Sylfaen"/>
          <w:lang w:val="ka-GE"/>
        </w:rPr>
        <w:t>.</w:t>
      </w:r>
    </w:p>
    <w:p w14:paraId="1D6E68E7" w14:textId="5A06AD9D" w:rsidR="009A3829" w:rsidRPr="009F7D3C" w:rsidRDefault="00035A2D" w:rsidP="009F7D3C">
      <w:pPr>
        <w:pStyle w:val="NoSpacing"/>
        <w:numPr>
          <w:ilvl w:val="0"/>
          <w:numId w:val="15"/>
        </w:numPr>
        <w:spacing w:line="360" w:lineRule="auto"/>
        <w:rPr>
          <w:rFonts w:ascii="Sylfaen" w:hAnsi="Sylfaen" w:cs="Sylfaen"/>
          <w:lang w:val="ka-GE"/>
        </w:rPr>
      </w:pPr>
      <w:r w:rsidRPr="009F7D3C">
        <w:rPr>
          <w:rFonts w:ascii="Sylfaen" w:hAnsi="Sylfaen" w:cs="Sylfaen"/>
          <w:lang w:val="ka-GE"/>
        </w:rPr>
        <w:t>გამოყენებული მასალების</w:t>
      </w:r>
      <w:r w:rsidR="00DE09B4" w:rsidRPr="009F7D3C">
        <w:rPr>
          <w:rFonts w:ascii="Sylfaen" w:hAnsi="Sylfaen" w:cs="Sylfaen"/>
          <w:lang w:val="ka-GE"/>
        </w:rPr>
        <w:t xml:space="preserve"> საინფორმაციო ფურცლები</w:t>
      </w:r>
      <w:r w:rsidR="00E64E92">
        <w:rPr>
          <w:rFonts w:ascii="Sylfaen" w:hAnsi="Sylfaen" w:cs="Sylfaen"/>
          <w:lang w:val="ka-GE"/>
        </w:rPr>
        <w:t>, სტანდარტებთან შესაბამისობის დამადასტურებელი დოკუმენტაცია.</w:t>
      </w:r>
    </w:p>
    <w:p w14:paraId="2B4D78F5" w14:textId="54574DC2" w:rsidR="003E0E25" w:rsidRDefault="00035A2D" w:rsidP="00421DF5">
      <w:pPr>
        <w:pStyle w:val="NoSpacing"/>
        <w:numPr>
          <w:ilvl w:val="0"/>
          <w:numId w:val="15"/>
        </w:numPr>
        <w:spacing w:line="360" w:lineRule="auto"/>
        <w:rPr>
          <w:rFonts w:ascii="Sylfaen" w:hAnsi="Sylfaen" w:cs="Sylfaen"/>
          <w:lang w:val="ka-GE"/>
        </w:rPr>
      </w:pPr>
      <w:r w:rsidRPr="009F7D3C">
        <w:rPr>
          <w:rFonts w:ascii="Sylfaen" w:hAnsi="Sylfaen" w:cs="Sylfaen"/>
          <w:lang w:val="ka-GE"/>
        </w:rPr>
        <w:t>შემდუღებლის სერტიფიკატი</w:t>
      </w:r>
    </w:p>
    <w:p w14:paraId="344EEEE8" w14:textId="5330158B" w:rsidR="00D7745D" w:rsidRDefault="00D7745D" w:rsidP="00D7745D">
      <w:pPr>
        <w:pStyle w:val="NoSpacing"/>
        <w:spacing w:line="360" w:lineRule="auto"/>
        <w:rPr>
          <w:rFonts w:ascii="Sylfaen" w:hAnsi="Sylfaen" w:cs="Sylfaen"/>
          <w:lang w:val="ka-GE"/>
        </w:rPr>
      </w:pPr>
    </w:p>
    <w:tbl>
      <w:tblPr>
        <w:tblW w:w="10338" w:type="dxa"/>
        <w:tblLayout w:type="fixed"/>
        <w:tblLook w:val="04A0" w:firstRow="1" w:lastRow="0" w:firstColumn="1" w:lastColumn="0" w:noHBand="0" w:noVBand="1"/>
      </w:tblPr>
      <w:tblGrid>
        <w:gridCol w:w="457"/>
        <w:gridCol w:w="1407"/>
        <w:gridCol w:w="1528"/>
        <w:gridCol w:w="1701"/>
        <w:gridCol w:w="1701"/>
        <w:gridCol w:w="1701"/>
        <w:gridCol w:w="1843"/>
      </w:tblGrid>
      <w:tr w:rsidR="00D7745D" w:rsidRPr="00D7745D" w14:paraId="6CF628DC" w14:textId="77777777" w:rsidTr="001B0C4B">
        <w:trPr>
          <w:trHeight w:val="522"/>
        </w:trPr>
        <w:tc>
          <w:tcPr>
            <w:tcW w:w="1033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631A56" w14:textId="440B5988" w:rsidR="00D7745D" w:rsidRPr="00D7745D" w:rsidRDefault="00D7745D" w:rsidP="00D7745D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lang w:val="en-US" w:eastAsia="en-US"/>
              </w:rPr>
            </w:pPr>
            <w:r w:rsidRPr="00D7745D">
              <w:rPr>
                <w:rFonts w:ascii="Franklin Gothic Book" w:hAnsi="Franklin Gothic Book"/>
                <w:b/>
                <w:bCs/>
                <w:color w:val="000000"/>
                <w:lang w:val="en-US" w:eastAsia="en-US"/>
              </w:rPr>
              <w:t xml:space="preserve">2 </w:t>
            </w:r>
            <w:proofErr w:type="spellStart"/>
            <w:r w:rsidRPr="00D7745D">
              <w:rPr>
                <w:rFonts w:ascii="Sylfaen" w:hAnsi="Sylfaen" w:cs="Sylfaen"/>
                <w:b/>
                <w:bCs/>
                <w:color w:val="000000"/>
                <w:lang w:val="en-US" w:eastAsia="en-US"/>
              </w:rPr>
              <w:t>ხაზიანი</w:t>
            </w:r>
            <w:proofErr w:type="spellEnd"/>
            <w:r w:rsidRPr="00D7745D">
              <w:rPr>
                <w:rFonts w:ascii="Franklin Gothic Book" w:hAnsi="Franklin Gothic Book"/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D7745D">
              <w:rPr>
                <w:rFonts w:ascii="Sylfaen" w:hAnsi="Sylfaen" w:cs="Sylfaen"/>
                <w:b/>
                <w:bCs/>
                <w:color w:val="000000"/>
                <w:lang w:val="en-US" w:eastAsia="en-US"/>
              </w:rPr>
              <w:t>ბუნებრივი</w:t>
            </w:r>
            <w:proofErr w:type="spellEnd"/>
            <w:r w:rsidRPr="00D7745D">
              <w:rPr>
                <w:rFonts w:ascii="Franklin Gothic Book" w:hAnsi="Franklin Gothic Book"/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D7745D">
              <w:rPr>
                <w:rFonts w:ascii="Sylfaen" w:hAnsi="Sylfaen" w:cs="Sylfaen"/>
                <w:b/>
                <w:bCs/>
                <w:color w:val="000000"/>
                <w:lang w:val="en-US" w:eastAsia="en-US"/>
              </w:rPr>
              <w:t>აირის</w:t>
            </w:r>
            <w:proofErr w:type="spellEnd"/>
            <w:r w:rsidRPr="00D7745D">
              <w:rPr>
                <w:rFonts w:ascii="Franklin Gothic Book" w:hAnsi="Franklin Gothic Book"/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D7745D">
              <w:rPr>
                <w:rFonts w:ascii="Sylfaen" w:hAnsi="Sylfaen" w:cs="Sylfaen"/>
                <w:b/>
                <w:bCs/>
                <w:color w:val="000000"/>
                <w:lang w:val="en-US" w:eastAsia="en-US"/>
              </w:rPr>
              <w:t>კვანძი</w:t>
            </w:r>
            <w:proofErr w:type="spellEnd"/>
            <w:r w:rsidRPr="0010670C">
              <w:rPr>
                <w:rFonts w:ascii="Sylfaen" w:hAnsi="Sylfaen" w:cs="Sylfaen"/>
                <w:b/>
                <w:bCs/>
                <w:color w:val="000000"/>
                <w:lang w:val="ka-GE" w:eastAsia="en-US"/>
              </w:rPr>
              <w:t>ს</w:t>
            </w:r>
            <w:r w:rsidRPr="00D7745D">
              <w:rPr>
                <w:rFonts w:ascii="Franklin Gothic Book" w:hAnsi="Franklin Gothic Book"/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D7745D">
              <w:rPr>
                <w:rFonts w:ascii="Sylfaen" w:hAnsi="Sylfaen" w:cs="Sylfaen"/>
                <w:b/>
                <w:bCs/>
                <w:color w:val="000000"/>
                <w:lang w:val="en-US" w:eastAsia="en-US"/>
              </w:rPr>
              <w:t>ტიპები</w:t>
            </w:r>
            <w:proofErr w:type="spellEnd"/>
          </w:p>
        </w:tc>
      </w:tr>
      <w:tr w:rsidR="00D7745D" w:rsidRPr="00D7745D" w14:paraId="037B0FA1" w14:textId="77777777" w:rsidTr="001B0C4B">
        <w:trPr>
          <w:trHeight w:val="630"/>
        </w:trPr>
        <w:tc>
          <w:tcPr>
            <w:tcW w:w="45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A7509" w14:textId="77777777" w:rsidR="00D7745D" w:rsidRPr="00D7745D" w:rsidRDefault="00D7745D" w:rsidP="00D7745D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lang w:val="en-US" w:eastAsia="en-US"/>
              </w:rPr>
            </w:pPr>
            <w:r w:rsidRPr="00D7745D">
              <w:rPr>
                <w:rFonts w:ascii="Franklin Gothic Book" w:hAnsi="Franklin Gothic Book"/>
                <w:b/>
                <w:bCs/>
                <w:color w:val="000000"/>
                <w:lang w:val="en-US" w:eastAsia="en-US"/>
              </w:rPr>
              <w:t>№</w:t>
            </w:r>
          </w:p>
        </w:tc>
        <w:tc>
          <w:tcPr>
            <w:tcW w:w="293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8B082" w14:textId="77777777" w:rsidR="00D7745D" w:rsidRPr="00D7745D" w:rsidRDefault="00D7745D" w:rsidP="00D7745D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D7745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en-US" w:eastAsia="en-US"/>
              </w:rPr>
              <w:t>რეგულატორი</w:t>
            </w:r>
            <w:proofErr w:type="spellEnd"/>
          </w:p>
        </w:tc>
        <w:tc>
          <w:tcPr>
            <w:tcW w:w="340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86E0E" w14:textId="77777777" w:rsidR="00D7745D" w:rsidRPr="00D7745D" w:rsidRDefault="00D7745D" w:rsidP="00D7745D">
            <w:pPr>
              <w:jc w:val="center"/>
              <w:rPr>
                <w:rFonts w:ascii="Sylfaen" w:hAnsi="Sylfaen"/>
                <w:b/>
                <w:bCs/>
                <w:color w:val="000000"/>
                <w:lang w:val="en-US" w:eastAsia="en-US"/>
              </w:rPr>
            </w:pPr>
            <w:proofErr w:type="spellStart"/>
            <w:r w:rsidRPr="00D7745D">
              <w:rPr>
                <w:rFonts w:ascii="Sylfaen" w:hAnsi="Sylfaen"/>
                <w:b/>
                <w:bCs/>
                <w:color w:val="000000"/>
                <w:lang w:val="en-US" w:eastAsia="en-US"/>
              </w:rPr>
              <w:t>ჩამკეტი</w:t>
            </w:r>
            <w:proofErr w:type="spellEnd"/>
            <w:r w:rsidRPr="00D7745D">
              <w:rPr>
                <w:rFonts w:ascii="Sylfaen" w:hAnsi="Sylfaen"/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D7745D">
              <w:rPr>
                <w:rFonts w:ascii="Sylfaen" w:hAnsi="Sylfaen"/>
                <w:b/>
                <w:bCs/>
                <w:color w:val="000000"/>
                <w:lang w:val="en-US" w:eastAsia="en-US"/>
              </w:rPr>
              <w:t>სარქველი</w:t>
            </w:r>
            <w:proofErr w:type="spellEnd"/>
            <w:r w:rsidRPr="00D7745D">
              <w:rPr>
                <w:rFonts w:ascii="Sylfaen" w:hAnsi="Sylfaen"/>
                <w:b/>
                <w:bCs/>
                <w:color w:val="000000"/>
                <w:lang w:val="en-US" w:eastAsia="en-US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2C841" w14:textId="77777777" w:rsidR="00D7745D" w:rsidRPr="00D7745D" w:rsidRDefault="00D7745D" w:rsidP="00D7745D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D7745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en-US" w:eastAsia="en-US"/>
              </w:rPr>
              <w:t>დამცლელი</w:t>
            </w:r>
            <w:proofErr w:type="spellEnd"/>
            <w:r w:rsidRPr="00D7745D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D7745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en-US" w:eastAsia="en-US"/>
              </w:rPr>
              <w:t>სარქველი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495627" w14:textId="77777777" w:rsidR="00D7745D" w:rsidRPr="00D7745D" w:rsidRDefault="00D7745D" w:rsidP="00D7745D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D7745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en-US" w:eastAsia="en-US"/>
              </w:rPr>
              <w:t>წარმადობა</w:t>
            </w:r>
            <w:proofErr w:type="spellEnd"/>
          </w:p>
        </w:tc>
      </w:tr>
      <w:tr w:rsidR="00550E1A" w:rsidRPr="00B355BE" w14:paraId="30B2345E" w14:textId="77777777" w:rsidTr="001B0C4B">
        <w:trPr>
          <w:trHeight w:val="945"/>
        </w:trPr>
        <w:tc>
          <w:tcPr>
            <w:tcW w:w="4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31357D3" w14:textId="77777777" w:rsidR="00D7745D" w:rsidRPr="00D7745D" w:rsidRDefault="00D7745D" w:rsidP="00D7745D">
            <w:pPr>
              <w:rPr>
                <w:rFonts w:ascii="Franklin Gothic Book" w:hAnsi="Franklin Gothic Book"/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D064E" w14:textId="77777777" w:rsidR="00D7745D" w:rsidRPr="00D7745D" w:rsidRDefault="00D7745D" w:rsidP="00D7745D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D7745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en-US" w:eastAsia="en-US"/>
              </w:rPr>
              <w:t>შემსვლელი</w:t>
            </w:r>
            <w:proofErr w:type="spellEnd"/>
            <w:r w:rsidRPr="00D7745D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D7745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en-US" w:eastAsia="en-US"/>
              </w:rPr>
              <w:t>წნევა</w:t>
            </w:r>
            <w:proofErr w:type="spellEnd"/>
            <w:r w:rsidRPr="00D7745D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 (Bar)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7B135" w14:textId="77777777" w:rsidR="00D7745D" w:rsidRPr="00D7745D" w:rsidRDefault="00D7745D" w:rsidP="00D7745D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 w:rsidRPr="00D7745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en-US" w:eastAsia="en-US"/>
              </w:rPr>
              <w:t>გამსვლელი</w:t>
            </w:r>
            <w:proofErr w:type="spellEnd"/>
            <w:r w:rsidRPr="00D7745D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D7745D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en-US" w:eastAsia="en-US"/>
              </w:rPr>
              <w:t>წნევა</w:t>
            </w:r>
            <w:proofErr w:type="spellEnd"/>
            <w:r w:rsidRPr="00D7745D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 (Bar)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BE9C9" w14:textId="77777777" w:rsidR="00B355BE" w:rsidRDefault="00B355BE" w:rsidP="00D7745D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en-US" w:eastAsia="en-US"/>
              </w:rPr>
              <w:t>წნევის</w:t>
            </w:r>
            <w:proofErr w:type="spellEnd"/>
          </w:p>
          <w:p w14:paraId="0CA6140D" w14:textId="1527D613" w:rsidR="00D7745D" w:rsidRPr="00B355BE" w:rsidRDefault="00B355BE" w:rsidP="00B355BE">
            <w:pPr>
              <w:jc w:val="center"/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ka-GE" w:eastAsia="en-US"/>
              </w:rPr>
            </w:pPr>
            <w:r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ka-GE" w:eastAsia="en-US"/>
              </w:rPr>
              <w:t xml:space="preserve">ქვედა ზღვარი </w:t>
            </w:r>
            <w:r w:rsidR="00D7745D" w:rsidRPr="00D7745D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en-US" w:eastAsia="en-US"/>
              </w:rPr>
              <w:t>(mbar)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82846" w14:textId="77777777" w:rsidR="00B355BE" w:rsidRDefault="00B355BE" w:rsidP="00B355BE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en-US" w:eastAsia="en-US"/>
              </w:rPr>
              <w:t>წნევის</w:t>
            </w:r>
            <w:proofErr w:type="spellEnd"/>
          </w:p>
          <w:p w14:paraId="5A5BE95F" w14:textId="70F71DC0" w:rsidR="00D7745D" w:rsidRPr="00D7745D" w:rsidRDefault="00B355BE" w:rsidP="00B355BE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ka-GE" w:eastAsia="en-US"/>
              </w:rPr>
              <w:t xml:space="preserve">ზედა ზღვარი </w:t>
            </w:r>
            <w:r w:rsidRPr="00D7745D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en-US" w:eastAsia="en-US"/>
              </w:rPr>
              <w:t>(mbar)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4D9A0" w14:textId="052E5121" w:rsidR="00D7745D" w:rsidRPr="00D7745D" w:rsidRDefault="00B355BE" w:rsidP="00B355BE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en-US" w:eastAsia="en-US"/>
              </w:rPr>
              <w:t>წნევის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ზ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ka-GE" w:eastAsia="en-US"/>
              </w:rPr>
              <w:t>ღვარი</w:t>
            </w:r>
            <w:r w:rsidR="00D7745D" w:rsidRPr="00D7745D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(mbar)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1C9B25" w14:textId="77777777" w:rsidR="00D7745D" w:rsidRDefault="000B0B43" w:rsidP="00D7745D">
            <w:pPr>
              <w:jc w:val="center"/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ka-GE" w:eastAsia="en-US"/>
              </w:rPr>
            </w:pPr>
            <w:r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ka-GE" w:eastAsia="en-US"/>
              </w:rPr>
              <w:t>საათური ხარჯი</w:t>
            </w:r>
          </w:p>
          <w:p w14:paraId="21ED891F" w14:textId="4B30A243" w:rsidR="000B0B43" w:rsidRPr="000B0B43" w:rsidRDefault="000B0B43" w:rsidP="000B0B43">
            <w:pPr>
              <w:jc w:val="center"/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proofErr w:type="spellStart"/>
            <w:r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en-US" w:eastAsia="en-US"/>
              </w:rPr>
              <w:t>Qmax</w:t>
            </w:r>
            <w:proofErr w:type="spellEnd"/>
            <w:r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M³/h </w:t>
            </w:r>
          </w:p>
        </w:tc>
      </w:tr>
      <w:tr w:rsidR="00550E1A" w:rsidRPr="00D7745D" w14:paraId="4E73073B" w14:textId="77777777" w:rsidTr="001B0C4B">
        <w:trPr>
          <w:trHeight w:val="315"/>
        </w:trPr>
        <w:tc>
          <w:tcPr>
            <w:tcW w:w="45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8FC647" w14:textId="77777777" w:rsidR="00D7745D" w:rsidRPr="00D7745D" w:rsidRDefault="00D7745D" w:rsidP="00D7745D">
            <w:pPr>
              <w:jc w:val="right"/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</w:pPr>
            <w:r w:rsidRPr="00D7745D"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65A41" w14:textId="77777777" w:rsidR="00D7745D" w:rsidRPr="00D7745D" w:rsidRDefault="00D7745D" w:rsidP="00D7745D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</w:pPr>
            <w:r w:rsidRPr="00D7745D"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  <w:t>0.5 - 6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11587" w14:textId="0F1E9BFE" w:rsidR="00D7745D" w:rsidRPr="00D7745D" w:rsidRDefault="00D7745D" w:rsidP="00D7745D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</w:pPr>
            <w:r w:rsidRPr="00D7745D"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  <w:t>0.02 - 0.035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3B270" w14:textId="77777777" w:rsidR="00D7745D" w:rsidRPr="00D7745D" w:rsidRDefault="00D7745D" w:rsidP="00D7745D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</w:pPr>
            <w:r w:rsidRPr="00D7745D"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  <w:t xml:space="preserve">                      8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136B9" w14:textId="77777777" w:rsidR="00D7745D" w:rsidRPr="00D7745D" w:rsidRDefault="00D7745D" w:rsidP="00D7745D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</w:pPr>
            <w:r w:rsidRPr="00D7745D"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  <w:t xml:space="preserve">                   65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D2E59" w14:textId="77777777" w:rsidR="00D7745D" w:rsidRPr="00D7745D" w:rsidRDefault="00D7745D" w:rsidP="00D7745D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</w:pPr>
            <w:r w:rsidRPr="00D7745D"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  <w:t xml:space="preserve">                   50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7EFAF" w14:textId="07D1D78A" w:rsidR="00D7745D" w:rsidRPr="00D7745D" w:rsidRDefault="00D7745D" w:rsidP="00D7745D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</w:pPr>
            <w:r w:rsidRPr="00D7745D"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  <w:t xml:space="preserve">                   50   </w:t>
            </w:r>
          </w:p>
        </w:tc>
      </w:tr>
      <w:tr w:rsidR="00550E1A" w:rsidRPr="00D7745D" w14:paraId="2191F576" w14:textId="77777777" w:rsidTr="001B0C4B">
        <w:trPr>
          <w:trHeight w:val="315"/>
        </w:trPr>
        <w:tc>
          <w:tcPr>
            <w:tcW w:w="45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E9499C" w14:textId="77777777" w:rsidR="00D7745D" w:rsidRPr="00D7745D" w:rsidRDefault="00D7745D" w:rsidP="00D7745D">
            <w:pPr>
              <w:jc w:val="right"/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</w:pPr>
            <w:r w:rsidRPr="00D7745D"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9C414" w14:textId="77777777" w:rsidR="00D7745D" w:rsidRPr="00D7745D" w:rsidRDefault="00D7745D" w:rsidP="00D7745D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</w:pPr>
            <w:r w:rsidRPr="00D7745D"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  <w:t>0.5 - 6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42E60" w14:textId="24531D04" w:rsidR="00D7745D" w:rsidRPr="00D7745D" w:rsidRDefault="00D7745D" w:rsidP="00D7745D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</w:pPr>
            <w:r w:rsidRPr="00D7745D"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  <w:t>0.02 - 0.035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3DD10" w14:textId="77777777" w:rsidR="00D7745D" w:rsidRPr="00D7745D" w:rsidRDefault="00D7745D" w:rsidP="00D7745D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</w:pPr>
            <w:r w:rsidRPr="00D7745D"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  <w:t xml:space="preserve">                      8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46D87" w14:textId="77777777" w:rsidR="00D7745D" w:rsidRPr="00D7745D" w:rsidRDefault="00D7745D" w:rsidP="00D7745D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</w:pPr>
            <w:r w:rsidRPr="00D7745D"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  <w:t xml:space="preserve">                   65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AAF28" w14:textId="77777777" w:rsidR="00D7745D" w:rsidRPr="00D7745D" w:rsidRDefault="00D7745D" w:rsidP="00D7745D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</w:pPr>
            <w:r w:rsidRPr="00D7745D"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  <w:t xml:space="preserve">                   50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E6693" w14:textId="105B9D49" w:rsidR="00D7745D" w:rsidRPr="00D7745D" w:rsidRDefault="00D7745D" w:rsidP="00D7745D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</w:pPr>
            <w:r w:rsidRPr="00D7745D"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  <w:t xml:space="preserve">                </w:t>
            </w:r>
            <w:r w:rsidR="000B0B43"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  <w:t>100</w:t>
            </w:r>
          </w:p>
        </w:tc>
      </w:tr>
      <w:tr w:rsidR="00F55E9F" w:rsidRPr="00D7745D" w14:paraId="5ECDFF37" w14:textId="77777777" w:rsidTr="001B0C4B">
        <w:trPr>
          <w:trHeight w:val="315"/>
        </w:trPr>
        <w:tc>
          <w:tcPr>
            <w:tcW w:w="45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409BF6" w14:textId="2E21A2B5" w:rsidR="00F55E9F" w:rsidRPr="00D7745D" w:rsidRDefault="00F55E9F" w:rsidP="00F55E9F">
            <w:pPr>
              <w:jc w:val="right"/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</w:pPr>
            <w:r w:rsidRPr="00D7745D"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  <w:t>3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BECE1" w14:textId="5B6BD65D" w:rsidR="00F55E9F" w:rsidRPr="00D7745D" w:rsidRDefault="00F55E9F" w:rsidP="00F55E9F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</w:pPr>
            <w:r w:rsidRPr="00D7745D"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  <w:t>0.5 - 6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B5CA3" w14:textId="238CEFB5" w:rsidR="00F55E9F" w:rsidRPr="00D7745D" w:rsidRDefault="00F55E9F" w:rsidP="00F55E9F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</w:pPr>
            <w:r w:rsidRPr="00D7745D"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  <w:t>0.02 - 0.035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DBE72" w14:textId="7F4A352B" w:rsidR="00F55E9F" w:rsidRPr="00D7745D" w:rsidRDefault="00F55E9F" w:rsidP="00F55E9F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</w:pPr>
            <w:r w:rsidRPr="00D7745D"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  <w:t xml:space="preserve">                      8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FDE1A" w14:textId="5CE6B512" w:rsidR="00F55E9F" w:rsidRPr="00D7745D" w:rsidRDefault="00F55E9F" w:rsidP="00F55E9F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</w:pPr>
            <w:r w:rsidRPr="00D7745D"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  <w:t xml:space="preserve">                   65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85840" w14:textId="19BD5686" w:rsidR="00F55E9F" w:rsidRPr="00D7745D" w:rsidRDefault="00F55E9F" w:rsidP="00F55E9F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</w:pPr>
            <w:r w:rsidRPr="00D7745D"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  <w:t xml:space="preserve">                   50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2E49B1" w14:textId="0FAD0423" w:rsidR="00F55E9F" w:rsidRPr="00D7745D" w:rsidRDefault="00F55E9F" w:rsidP="00F55E9F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</w:pPr>
            <w:r w:rsidRPr="00D7745D"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  <w:t xml:space="preserve">               </w:t>
            </w:r>
            <w:r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  <w:t>250</w:t>
            </w:r>
          </w:p>
        </w:tc>
      </w:tr>
      <w:tr w:rsidR="00F55E9F" w:rsidRPr="00D7745D" w14:paraId="415B0BA3" w14:textId="77777777" w:rsidTr="001B0C4B">
        <w:trPr>
          <w:trHeight w:val="315"/>
        </w:trPr>
        <w:tc>
          <w:tcPr>
            <w:tcW w:w="45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828475" w14:textId="20A4BF3C" w:rsidR="00F55E9F" w:rsidRPr="00F55E9F" w:rsidRDefault="00F55E9F" w:rsidP="00F55E9F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ka-GE" w:eastAsia="en-US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ka-GE" w:eastAsia="en-US"/>
              </w:rPr>
              <w:t>4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07F7A" w14:textId="3D45FECF" w:rsidR="00F55E9F" w:rsidRPr="00D7745D" w:rsidRDefault="00F55E9F" w:rsidP="00F55E9F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ka-GE" w:eastAsia="en-US"/>
              </w:rPr>
              <w:t>1</w:t>
            </w:r>
            <w:r w:rsidRPr="00D7745D"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  <w:t xml:space="preserve"> - 6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758A4" w14:textId="10C6308B" w:rsidR="00F55E9F" w:rsidRPr="00F55E9F" w:rsidRDefault="00F55E9F" w:rsidP="00F55E9F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  <w:lang w:val="ka-GE" w:eastAsia="en-US"/>
              </w:rPr>
            </w:pPr>
            <w:r w:rsidRPr="00D7745D"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  <w:t>0.</w:t>
            </w:r>
            <w:r>
              <w:rPr>
                <w:rFonts w:asciiTheme="minorHAnsi" w:hAnsiTheme="minorHAnsi"/>
                <w:color w:val="000000"/>
                <w:sz w:val="22"/>
                <w:szCs w:val="22"/>
                <w:lang w:val="ka-GE" w:eastAsia="en-US"/>
              </w:rPr>
              <w:t>1</w:t>
            </w:r>
            <w:r w:rsidRPr="00D7745D"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  <w:t xml:space="preserve"> - 0.</w:t>
            </w:r>
            <w:r>
              <w:rPr>
                <w:rFonts w:asciiTheme="minorHAnsi" w:hAnsiTheme="minorHAnsi"/>
                <w:color w:val="000000"/>
                <w:sz w:val="22"/>
                <w:szCs w:val="22"/>
                <w:lang w:val="ka-GE" w:eastAsia="en-US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065F1" w14:textId="294D2203" w:rsidR="00F55E9F" w:rsidRPr="00D7745D" w:rsidRDefault="00F55E9F" w:rsidP="00F55E9F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</w:pPr>
            <w:r w:rsidRPr="00D7745D"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  <w:t xml:space="preserve">                 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3AAA3" w14:textId="440082FF" w:rsidR="00F55E9F" w:rsidRPr="00D7745D" w:rsidRDefault="00F55E9F" w:rsidP="00F55E9F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</w:pPr>
            <w:r w:rsidRPr="00D7745D"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  <w:t xml:space="preserve">               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6121F" w14:textId="5F48D1F8" w:rsidR="00F55E9F" w:rsidRPr="00D7745D" w:rsidRDefault="00F55E9F" w:rsidP="00F55E9F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</w:pPr>
            <w:r w:rsidRPr="00D7745D"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  <w:t xml:space="preserve">                  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2001D" w14:textId="380FFFE7" w:rsidR="00F55E9F" w:rsidRPr="00D7745D" w:rsidRDefault="00F55E9F" w:rsidP="00F55E9F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</w:pPr>
            <w:r w:rsidRPr="00D7745D"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  <w:t xml:space="preserve">               </w:t>
            </w:r>
            <w:r>
              <w:rPr>
                <w:rFonts w:ascii="Franklin Gothic Book" w:hAnsi="Franklin Gothic Book"/>
                <w:color w:val="000000"/>
                <w:sz w:val="22"/>
                <w:szCs w:val="22"/>
                <w:lang w:val="en-US" w:eastAsia="en-US"/>
              </w:rPr>
              <w:t>250</w:t>
            </w:r>
          </w:p>
        </w:tc>
      </w:tr>
    </w:tbl>
    <w:p w14:paraId="76B75879" w14:textId="65DF6F0B" w:rsidR="00D7745D" w:rsidRDefault="00D7745D" w:rsidP="00D7745D">
      <w:pPr>
        <w:pStyle w:val="NoSpacing"/>
        <w:spacing w:line="360" w:lineRule="auto"/>
        <w:rPr>
          <w:rFonts w:ascii="Sylfaen" w:hAnsi="Sylfaen" w:cs="Sylfaen"/>
          <w:lang w:val="ka-GE"/>
        </w:rPr>
      </w:pPr>
    </w:p>
    <w:p w14:paraId="47B3F2C1" w14:textId="200662D1" w:rsidR="0010670C" w:rsidRPr="00421DF5" w:rsidRDefault="0010670C" w:rsidP="00D7745D">
      <w:pPr>
        <w:pStyle w:val="NoSpacing"/>
        <w:spacing w:line="360" w:lineRule="auto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პრეტენდენტმა უნდა წარმოადგინოს თითოეული კვანძის</w:t>
      </w:r>
      <w:r w:rsidR="007439AF">
        <w:rPr>
          <w:rFonts w:ascii="Sylfaen" w:hAnsi="Sylfaen" w:cs="Sylfaen"/>
          <w:lang w:val="ka-GE"/>
        </w:rPr>
        <w:t>,</w:t>
      </w:r>
      <w:r>
        <w:rPr>
          <w:rFonts w:ascii="Sylfaen" w:hAnsi="Sylfaen" w:cs="Sylfaen"/>
          <w:lang w:val="ka-GE"/>
        </w:rPr>
        <w:t xml:space="preserve"> ტიპ</w:t>
      </w:r>
      <w:r w:rsidR="007439AF">
        <w:rPr>
          <w:rFonts w:ascii="Sylfaen" w:hAnsi="Sylfaen" w:cs="Sylfaen"/>
          <w:lang w:val="ka-GE"/>
        </w:rPr>
        <w:t>ებ</w:t>
      </w:r>
      <w:r>
        <w:rPr>
          <w:rFonts w:ascii="Sylfaen" w:hAnsi="Sylfaen" w:cs="Sylfaen"/>
          <w:lang w:val="ka-GE"/>
        </w:rPr>
        <w:t xml:space="preserve">ის </w:t>
      </w:r>
      <w:r w:rsidR="007439AF">
        <w:rPr>
          <w:rFonts w:ascii="Sylfaen" w:hAnsi="Sylfaen" w:cs="Sylfaen"/>
          <w:lang w:val="ka-GE"/>
        </w:rPr>
        <w:t>მიხედვით</w:t>
      </w:r>
      <w:r w:rsidR="00E8739C">
        <w:rPr>
          <w:rFonts w:ascii="Sylfaen" w:hAnsi="Sylfaen" w:cs="Sylfaen"/>
          <w:lang w:val="ka-GE"/>
        </w:rPr>
        <w:t>,</w:t>
      </w:r>
      <w:r w:rsidR="007439AF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პროექტი და ფასი.</w:t>
      </w:r>
    </w:p>
    <w:sectPr w:rsidR="0010670C" w:rsidRPr="00421DF5" w:rsidSect="00550E1A">
      <w:pgSz w:w="11906" w:h="16838" w:code="9"/>
      <w:pgMar w:top="851" w:right="851" w:bottom="1134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altName w:val="Corbel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03C48"/>
    <w:multiLevelType w:val="hybridMultilevel"/>
    <w:tmpl w:val="9D60DB00"/>
    <w:lvl w:ilvl="0" w:tplc="04090001">
      <w:start w:val="1"/>
      <w:numFmt w:val="bullet"/>
      <w:lvlText w:val=""/>
      <w:lvlJc w:val="left"/>
      <w:pPr>
        <w:ind w:left="17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24" w:hanging="360"/>
      </w:pPr>
      <w:rPr>
        <w:rFonts w:ascii="Wingdings" w:hAnsi="Wingdings" w:hint="default"/>
      </w:rPr>
    </w:lvl>
  </w:abstractNum>
  <w:abstractNum w:abstractNumId="1" w15:restartNumberingAfterBreak="0">
    <w:nsid w:val="02D843FB"/>
    <w:multiLevelType w:val="hybridMultilevel"/>
    <w:tmpl w:val="48A8B6D2"/>
    <w:lvl w:ilvl="0" w:tplc="0409000B">
      <w:start w:val="1"/>
      <w:numFmt w:val="bullet"/>
      <w:lvlText w:val=""/>
      <w:lvlJc w:val="left"/>
      <w:pPr>
        <w:ind w:left="6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" w15:restartNumberingAfterBreak="0">
    <w:nsid w:val="16D53102"/>
    <w:multiLevelType w:val="hybridMultilevel"/>
    <w:tmpl w:val="A3A2F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B736ED"/>
    <w:multiLevelType w:val="hybridMultilevel"/>
    <w:tmpl w:val="7DF23694"/>
    <w:lvl w:ilvl="0" w:tplc="401023EC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4D736B"/>
    <w:multiLevelType w:val="hybridMultilevel"/>
    <w:tmpl w:val="25B60E02"/>
    <w:lvl w:ilvl="0" w:tplc="80E43D00">
      <w:start w:val="1"/>
      <w:numFmt w:val="decimal"/>
      <w:lvlText w:val="%1."/>
      <w:lvlJc w:val="left"/>
      <w:pPr>
        <w:ind w:left="1620" w:hanging="360"/>
      </w:pPr>
      <w:rPr>
        <w:rFonts w:ascii="Sylfaen" w:eastAsia="Calibri" w:hAnsi="Sylfaen" w:cstheme="minorHAnsi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5" w15:restartNumberingAfterBreak="0">
    <w:nsid w:val="3115352E"/>
    <w:multiLevelType w:val="hybridMultilevel"/>
    <w:tmpl w:val="B7E6656E"/>
    <w:lvl w:ilvl="0" w:tplc="80E43D00">
      <w:start w:val="1"/>
      <w:numFmt w:val="decimal"/>
      <w:lvlText w:val="%1."/>
      <w:lvlJc w:val="left"/>
      <w:pPr>
        <w:ind w:left="990" w:hanging="360"/>
      </w:pPr>
      <w:rPr>
        <w:rFonts w:ascii="Sylfaen" w:eastAsia="Calibri" w:hAnsi="Sylfaen" w:cstheme="minorHAnsi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" w15:restartNumberingAfterBreak="0">
    <w:nsid w:val="33075D22"/>
    <w:multiLevelType w:val="hybridMultilevel"/>
    <w:tmpl w:val="C06CA348"/>
    <w:lvl w:ilvl="0" w:tplc="E10ABC8C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3A08D8"/>
    <w:multiLevelType w:val="hybridMultilevel"/>
    <w:tmpl w:val="ED0C657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8A395C"/>
    <w:multiLevelType w:val="multilevel"/>
    <w:tmpl w:val="BE1E33FC"/>
    <w:lvl w:ilvl="0">
      <w:start w:val="1"/>
      <w:numFmt w:val="decimal"/>
      <w:pStyle w:val="Heading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Heading2"/>
      <w:lvlText w:val="%2.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9" w15:restartNumberingAfterBreak="0">
    <w:nsid w:val="4F830952"/>
    <w:multiLevelType w:val="multilevel"/>
    <w:tmpl w:val="8E9435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1C37BDF"/>
    <w:multiLevelType w:val="hybridMultilevel"/>
    <w:tmpl w:val="F3EAD7B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5F2E72"/>
    <w:multiLevelType w:val="hybridMultilevel"/>
    <w:tmpl w:val="FEBE44E2"/>
    <w:lvl w:ilvl="0" w:tplc="80E43D00">
      <w:start w:val="1"/>
      <w:numFmt w:val="decimal"/>
      <w:lvlText w:val="%1."/>
      <w:lvlJc w:val="left"/>
      <w:pPr>
        <w:ind w:left="990" w:hanging="360"/>
      </w:pPr>
      <w:rPr>
        <w:rFonts w:ascii="Sylfaen" w:eastAsia="Calibri" w:hAnsi="Sylfaen" w:cstheme="minorHAns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0F7B1E"/>
    <w:multiLevelType w:val="hybridMultilevel"/>
    <w:tmpl w:val="E4CAC31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5D6B10"/>
    <w:multiLevelType w:val="multilevel"/>
    <w:tmpl w:val="490E2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F8F6AAB"/>
    <w:multiLevelType w:val="hybridMultilevel"/>
    <w:tmpl w:val="5AF6F152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7"/>
  </w:num>
  <w:num w:numId="4">
    <w:abstractNumId w:val="10"/>
  </w:num>
  <w:num w:numId="5">
    <w:abstractNumId w:val="3"/>
  </w:num>
  <w:num w:numId="6">
    <w:abstractNumId w:val="5"/>
  </w:num>
  <w:num w:numId="7">
    <w:abstractNumId w:val="14"/>
  </w:num>
  <w:num w:numId="8">
    <w:abstractNumId w:val="4"/>
  </w:num>
  <w:num w:numId="9">
    <w:abstractNumId w:val="11"/>
  </w:num>
  <w:num w:numId="10">
    <w:abstractNumId w:val="0"/>
  </w:num>
  <w:num w:numId="11">
    <w:abstractNumId w:val="6"/>
  </w:num>
  <w:num w:numId="12">
    <w:abstractNumId w:val="9"/>
  </w:num>
  <w:num w:numId="13">
    <w:abstractNumId w:val="13"/>
  </w:num>
  <w:num w:numId="14">
    <w:abstractNumId w:val="2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32B"/>
    <w:rsid w:val="00035A2D"/>
    <w:rsid w:val="00044070"/>
    <w:rsid w:val="000731EC"/>
    <w:rsid w:val="00074F19"/>
    <w:rsid w:val="000B0B43"/>
    <w:rsid w:val="000F1483"/>
    <w:rsid w:val="0010670C"/>
    <w:rsid w:val="00106F60"/>
    <w:rsid w:val="00136004"/>
    <w:rsid w:val="001420F3"/>
    <w:rsid w:val="0015770B"/>
    <w:rsid w:val="001B0C4B"/>
    <w:rsid w:val="001C6286"/>
    <w:rsid w:val="00230FDA"/>
    <w:rsid w:val="00251A5F"/>
    <w:rsid w:val="00255B63"/>
    <w:rsid w:val="002A4949"/>
    <w:rsid w:val="00321FE6"/>
    <w:rsid w:val="003563DA"/>
    <w:rsid w:val="003E0E25"/>
    <w:rsid w:val="003E641E"/>
    <w:rsid w:val="00421DF5"/>
    <w:rsid w:val="004528B1"/>
    <w:rsid w:val="004B2ACD"/>
    <w:rsid w:val="004E5690"/>
    <w:rsid w:val="00517259"/>
    <w:rsid w:val="00550E1A"/>
    <w:rsid w:val="005B7282"/>
    <w:rsid w:val="00684CDA"/>
    <w:rsid w:val="006C788F"/>
    <w:rsid w:val="00720074"/>
    <w:rsid w:val="007415C6"/>
    <w:rsid w:val="007439AF"/>
    <w:rsid w:val="00767B8D"/>
    <w:rsid w:val="008258F4"/>
    <w:rsid w:val="00836D0D"/>
    <w:rsid w:val="008B7899"/>
    <w:rsid w:val="0099545F"/>
    <w:rsid w:val="009A0D82"/>
    <w:rsid w:val="009A115F"/>
    <w:rsid w:val="009A3829"/>
    <w:rsid w:val="009B20EC"/>
    <w:rsid w:val="009B6B1C"/>
    <w:rsid w:val="009C2D8E"/>
    <w:rsid w:val="009E6174"/>
    <w:rsid w:val="009F5D02"/>
    <w:rsid w:val="009F7D3C"/>
    <w:rsid w:val="00A22371"/>
    <w:rsid w:val="00A77D3C"/>
    <w:rsid w:val="00AD2C84"/>
    <w:rsid w:val="00B355BE"/>
    <w:rsid w:val="00B4166B"/>
    <w:rsid w:val="00B51A54"/>
    <w:rsid w:val="00B63D82"/>
    <w:rsid w:val="00BA5922"/>
    <w:rsid w:val="00BC3AA2"/>
    <w:rsid w:val="00BF6F29"/>
    <w:rsid w:val="00C0770B"/>
    <w:rsid w:val="00C12DBB"/>
    <w:rsid w:val="00C71750"/>
    <w:rsid w:val="00C877C6"/>
    <w:rsid w:val="00D13C8F"/>
    <w:rsid w:val="00D5232B"/>
    <w:rsid w:val="00D7745D"/>
    <w:rsid w:val="00DB50E1"/>
    <w:rsid w:val="00DE09B4"/>
    <w:rsid w:val="00E24E91"/>
    <w:rsid w:val="00E50407"/>
    <w:rsid w:val="00E64E92"/>
    <w:rsid w:val="00E8739C"/>
    <w:rsid w:val="00EA771B"/>
    <w:rsid w:val="00EE58D7"/>
    <w:rsid w:val="00F21F7F"/>
    <w:rsid w:val="00F32F2E"/>
    <w:rsid w:val="00F55E9F"/>
    <w:rsid w:val="00FE2EE9"/>
    <w:rsid w:val="00FF7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BD5D0E"/>
  <w15:chartTrackingRefBased/>
  <w15:docId w15:val="{D5F715AB-8797-4A81-BC5F-6BE9F668E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50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aliases w:val="Заголовок 1 Знак Знак Знак Знак Знак Знак Знак Знак Знак,H1,H1 Знак,Заголовок параграфа (1.),111,Section,Section Heading,level2 hdg,Заголовок 1 Знак Знак Знак Знак Знак,Заголовок 1 Знак Знак Знак Знак Знак Знак Знак Знак,Document Header1,H11,H"/>
    <w:basedOn w:val="Normal"/>
    <w:next w:val="Normal"/>
    <w:link w:val="Heading1Char"/>
    <w:qFormat/>
    <w:rsid w:val="00DB50E1"/>
    <w:pPr>
      <w:keepNext/>
      <w:widowControl w:val="0"/>
      <w:numPr>
        <w:numId w:val="1"/>
      </w:numPr>
      <w:autoSpaceDE w:val="0"/>
      <w:autoSpaceDN w:val="0"/>
      <w:adjustRightInd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21,5,Заголовок пункта (1.1),222,Reset numbering,Заголовок 21,Numbered text 3,21,22,23,24,25,211,221,231,26,212,232,27,213,223,233,28,214,224,234,241,251,2111,2211,2311,261,2121,2221,2321,271,2131,2231,2331,H21,2,H2 Знак,H22,H211,H23"/>
    <w:basedOn w:val="Normal"/>
    <w:next w:val="Normal"/>
    <w:link w:val="Heading2Char"/>
    <w:qFormat/>
    <w:rsid w:val="00DB50E1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Заголовок 1 Знак Знак Знак Знак Знак Знак Знак Знак Знак Char,H1 Char,H1 Знак Char,Заголовок параграфа (1.) Char,111 Char,Section Char,Section Heading Char,level2 hdg Char,Заголовок 1 Знак Знак Знак Знак Знак Char,Document Header1 Char"/>
    <w:basedOn w:val="DefaultParagraphFont"/>
    <w:link w:val="Heading1"/>
    <w:rsid w:val="00DB50E1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customStyle="1" w:styleId="Heading2Char">
    <w:name w:val="Heading 2 Char"/>
    <w:aliases w:val="H2 Char,h2 Char,h21 Char,5 Char,Заголовок пункта (1.1) Char,222 Char,Reset numbering Char,Заголовок 21 Char,Numbered text 3 Char,21 Char,22 Char,23 Char,24 Char,25 Char,211 Char,221 Char,231 Char,26 Char,212 Char,232 Char,27 Char,213 Char"/>
    <w:basedOn w:val="DefaultParagraphFont"/>
    <w:link w:val="Heading2"/>
    <w:rsid w:val="00DB50E1"/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paragraph" w:styleId="NoSpacing">
    <w:name w:val="No Spacing"/>
    <w:uiPriority w:val="1"/>
    <w:qFormat/>
    <w:rsid w:val="00DB50E1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DB50E1"/>
    <w:pPr>
      <w:widowControl w:val="0"/>
      <w:autoSpaceDE w:val="0"/>
      <w:autoSpaceDN w:val="0"/>
      <w:adjustRightInd w:val="0"/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DB50E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msonormal">
    <w:name w:val="x_msonormal"/>
    <w:basedOn w:val="Normal"/>
    <w:rsid w:val="004B2ACD"/>
    <w:pPr>
      <w:spacing w:before="100" w:beforeAutospacing="1" w:after="100" w:afterAutospacing="1"/>
    </w:pPr>
    <w:rPr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0E1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0E1A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96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1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3EC6AD-447C-468A-8E16-711264DB8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AE13FB22</Template>
  <TotalTime>1</TotalTime>
  <Pages>2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</dc:creator>
  <cp:keywords/>
  <dc:description/>
  <cp:lastModifiedBy>Raul Kurbanov</cp:lastModifiedBy>
  <cp:revision>2</cp:revision>
  <cp:lastPrinted>2024-08-14T13:58:00Z</cp:lastPrinted>
  <dcterms:created xsi:type="dcterms:W3CDTF">2024-11-22T13:04:00Z</dcterms:created>
  <dcterms:modified xsi:type="dcterms:W3CDTF">2024-11-22T13:04:00Z</dcterms:modified>
</cp:coreProperties>
</file>